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510593824" w:displacedByCustomXml="next"/>
    <w:bookmarkStart w:id="2" w:name="_Toc354341435" w:displacedByCustomXml="next"/>
    <w:sdt>
      <w:sdtPr>
        <w:id w:val="1637908615"/>
        <w:docPartObj>
          <w:docPartGallery w:val="Cover Pages"/>
          <w:docPartUnique/>
        </w:docPartObj>
      </w:sdtPr>
      <w:sdtEndPr>
        <w:rPr>
          <w:lang w:val="sv-SE"/>
        </w:rPr>
      </w:sdtEndPr>
      <w:sdtContent>
        <w:p w14:paraId="7490056B" w14:textId="404246C8"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r w:rsidR="00FB48AE">
                <w:rPr>
                  <w:rStyle w:val="Otsikko1Char"/>
                </w:rPr>
                <w:t>Sosiaalihuollon asiakastietovarannon Medical Records -sanomat, versio 4.3_RC1</w:t>
              </w:r>
            </w:sdtContent>
          </w:sdt>
          <w:r>
            <w:rPr>
              <w:rStyle w:val="Otsikko2Char"/>
            </w:rPr>
            <w:br/>
          </w:r>
          <w:r w:rsidR="009A5197" w:rsidRPr="009A5197">
            <w:t>1.2.246.777.11.20</w:t>
          </w:r>
          <w:r w:rsidR="003D3CE0">
            <w:t>2</w:t>
          </w:r>
          <w:r w:rsidR="001B5A2B">
            <w:t>5.1</w:t>
          </w:r>
        </w:p>
        <w:p w14:paraId="5A344B1E" w14:textId="3521798A"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04AEC">
            <w:t>3</w:t>
          </w:r>
          <w:r w:rsidR="00FB48AE">
            <w:t>_RC1</w:t>
          </w:r>
        </w:p>
        <w:p w14:paraId="313BDA1B" w14:textId="60407A93" w:rsidR="00152E08" w:rsidRDefault="001B5A2B" w:rsidP="00705CA8">
          <w:pPr>
            <w:spacing w:line="360" w:lineRule="auto"/>
          </w:pPr>
          <w:r>
            <w:t>2.4.2025</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hyperlink r:id="rId13" w:history="1">
            <w:r w:rsidR="00710A75" w:rsidRPr="00396BEA">
              <w:rPr>
                <w:rStyle w:val="Hyperlinkki"/>
                <w:rFonts w:asciiTheme="majorHAnsi" w:hAnsiTheme="majorHAnsi"/>
                <w:sz w:val="16"/>
                <w:lang w:val="sv-SE"/>
              </w:rPr>
              <w:t>kanta@kanta.fi</w:t>
            </w:r>
          </w:hyperlink>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4"/>
          <w:headerReference w:type="first" r:id="rId15"/>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3" w:name="_Toc516564029"/>
      <w:bookmarkStart w:id="4" w:name="_Toc34807879"/>
      <w:r w:rsidRPr="002F0BF2">
        <w:rPr>
          <w:sz w:val="32"/>
          <w:szCs w:val="32"/>
        </w:rPr>
        <w:lastRenderedPageBreak/>
        <w:t>Muutoshistoria</w:t>
      </w:r>
      <w:bookmarkEnd w:id="3"/>
      <w:bookmarkEnd w:id="4"/>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595364">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595364">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595364">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595364">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595364" w:rsidRDefault="0070326D">
            <w:pPr>
              <w:pStyle w:val="Taulukko"/>
              <w:rPr>
                <w:lang w:val="en-US"/>
              </w:rPr>
            </w:pPr>
            <w:r w:rsidRPr="00595364">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lastRenderedPageBreak/>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w:t>
            </w:r>
            <w:r w:rsidRPr="00477C21">
              <w:lastRenderedPageBreak/>
              <w:t xml:space="preserve">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595364" w:rsidRDefault="0070326D">
            <w:pPr>
              <w:pStyle w:val="Taulukko"/>
              <w:rPr>
                <w:lang w:val="en-US"/>
              </w:rPr>
            </w:pPr>
            <w:r w:rsidRPr="00595364">
              <w:rPr>
                <w:lang w:val="en-US"/>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lastRenderedPageBreak/>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595364" w:rsidRDefault="0070326D">
            <w:pPr>
              <w:pStyle w:val="Taulukko"/>
              <w:rPr>
                <w:lang w:val="en-US"/>
              </w:rPr>
            </w:pPr>
            <w:r w:rsidRPr="00595364">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t>Päivitetty kuva 19 Medical Records - viestit asiakkuustietojen koosteen kyselyyn.</w:t>
            </w:r>
          </w:p>
        </w:tc>
        <w:tc>
          <w:tcPr>
            <w:tcW w:w="1338" w:type="pct"/>
          </w:tcPr>
          <w:p w14:paraId="527E07AD" w14:textId="7DB1C0A9" w:rsidR="00D84AAD" w:rsidRDefault="00D84AAD">
            <w:pPr>
              <w:pStyle w:val="Taulukko"/>
            </w:pPr>
            <w:r>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r w:rsidR="00BE77D4" w:rsidRPr="00FB7620" w14:paraId="08707C58" w14:textId="77777777" w:rsidTr="000240F4">
        <w:trPr>
          <w:trHeight w:val="340"/>
        </w:trPr>
        <w:tc>
          <w:tcPr>
            <w:tcW w:w="600" w:type="pct"/>
          </w:tcPr>
          <w:p w14:paraId="2B8D1785" w14:textId="78405504" w:rsidR="00BE77D4" w:rsidRDefault="00BE77D4" w:rsidP="00F74EA8">
            <w:pPr>
              <w:pStyle w:val="Taulukko"/>
            </w:pPr>
            <w:r>
              <w:t>4.2_RC4</w:t>
            </w:r>
          </w:p>
        </w:tc>
        <w:tc>
          <w:tcPr>
            <w:tcW w:w="2131" w:type="pct"/>
          </w:tcPr>
          <w:p w14:paraId="5ECC11C5" w14:textId="33C74F45" w:rsidR="00BE77D4" w:rsidRPr="00BE77D4" w:rsidRDefault="00563C89" w:rsidP="001B5A2B">
            <w:pPr>
              <w:pStyle w:val="Taulukko"/>
            </w:pPr>
            <w:r>
              <w:t xml:space="preserve">Päivitetty </w:t>
            </w:r>
            <w:r w:rsidR="007F2B67">
              <w:t xml:space="preserve">Lukuun 10.1.2 </w:t>
            </w:r>
            <w:r w:rsidR="00E14EA9">
              <w:t>asian (</w:t>
            </w:r>
            <w:r w:rsidR="00E14EA9" w:rsidRPr="00E14EA9">
              <w:t>relatedEncompassingEncounter.id</w:t>
            </w:r>
            <w:r w:rsidR="00E14EA9">
              <w:t>,</w:t>
            </w:r>
            <w:r w:rsidR="00E14EA9" w:rsidRPr="00E14EA9">
              <w:t>linkedEncompassingEncounter.id</w:t>
            </w:r>
            <w:r w:rsidR="00E14EA9">
              <w:t>), asiakirjan alkuperäisen yksilöintunnuksen (</w:t>
            </w:r>
            <w:r w:rsidR="00E14EA9" w:rsidRPr="00E14EA9">
              <w:t>setId</w:t>
            </w:r>
            <w:r w:rsidR="00E14EA9">
              <w:t>) sekä korvatun asiakirjan (</w:t>
            </w:r>
            <w:r w:rsidR="00E14EA9" w:rsidRPr="00E14EA9">
              <w:t>replacedDocument.id</w:t>
            </w:r>
            <w:r w:rsidR="00E14EA9">
              <w:t xml:space="preserve">) </w:t>
            </w:r>
            <w:r>
              <w:t xml:space="preserve">kyselyparametrien </w:t>
            </w:r>
            <w:r w:rsidR="00E14EA9">
              <w:t>nimet vastaamaan kyselysanoman skeemaa.</w:t>
            </w:r>
          </w:p>
        </w:tc>
        <w:tc>
          <w:tcPr>
            <w:tcW w:w="1338" w:type="pct"/>
          </w:tcPr>
          <w:p w14:paraId="31685A20" w14:textId="77777777" w:rsidR="00BE77D4" w:rsidRDefault="00BE77D4">
            <w:pPr>
              <w:pStyle w:val="Taulukko"/>
            </w:pPr>
            <w:r>
              <w:t>Katja Korhonen</w:t>
            </w:r>
          </w:p>
          <w:p w14:paraId="55D2A535" w14:textId="0027AD44" w:rsidR="00BE77D4" w:rsidRDefault="00BE77D4">
            <w:pPr>
              <w:pStyle w:val="Taulukko"/>
            </w:pPr>
            <w:r>
              <w:t>Katri Virtanen</w:t>
            </w:r>
          </w:p>
        </w:tc>
        <w:tc>
          <w:tcPr>
            <w:tcW w:w="931" w:type="pct"/>
          </w:tcPr>
          <w:p w14:paraId="0D18B8A6" w14:textId="269E1D56" w:rsidR="00BE77D4" w:rsidRDefault="00BE77D4" w:rsidP="002C1768">
            <w:pPr>
              <w:pStyle w:val="Taulukko"/>
            </w:pPr>
            <w:r>
              <w:t>18.12.2024</w:t>
            </w:r>
          </w:p>
        </w:tc>
      </w:tr>
      <w:tr w:rsidR="00AA3B10" w:rsidRPr="00FB7620" w14:paraId="7FA4ED12" w14:textId="77777777" w:rsidTr="000240F4">
        <w:trPr>
          <w:trHeight w:val="340"/>
        </w:trPr>
        <w:tc>
          <w:tcPr>
            <w:tcW w:w="600" w:type="pct"/>
          </w:tcPr>
          <w:p w14:paraId="434BBFCD" w14:textId="17F87387" w:rsidR="00AA3B10" w:rsidRDefault="00AA3B10" w:rsidP="00F74EA8">
            <w:pPr>
              <w:pStyle w:val="Taulukko"/>
            </w:pPr>
            <w:r>
              <w:t>4.2</w:t>
            </w:r>
          </w:p>
        </w:tc>
        <w:tc>
          <w:tcPr>
            <w:tcW w:w="2131" w:type="pct"/>
          </w:tcPr>
          <w:p w14:paraId="4C09FDC7" w14:textId="5B713DAF" w:rsidR="00AA3B10" w:rsidRDefault="00AA3B10" w:rsidP="00AA3B10">
            <w:pPr>
              <w:pStyle w:val="Taulukko"/>
            </w:pPr>
            <w:r>
              <w:t>Poistettu versionumerosta RC-status, sillä Sosiaalihuollon asiakastietovaranto tukee dokumentin määrittelyä tuotannossa.</w:t>
            </w:r>
          </w:p>
        </w:tc>
        <w:tc>
          <w:tcPr>
            <w:tcW w:w="1338" w:type="pct"/>
          </w:tcPr>
          <w:p w14:paraId="3659A11F" w14:textId="0B9E5F32" w:rsidR="00AA3B10" w:rsidRDefault="00AA3B10">
            <w:pPr>
              <w:pStyle w:val="Taulukko"/>
            </w:pPr>
            <w:r>
              <w:t>Katja Korhonen</w:t>
            </w:r>
          </w:p>
        </w:tc>
        <w:tc>
          <w:tcPr>
            <w:tcW w:w="931" w:type="pct"/>
          </w:tcPr>
          <w:p w14:paraId="2786F655" w14:textId="1A7C7ADC" w:rsidR="00AA3B10" w:rsidRDefault="00AA3B10" w:rsidP="002C1768">
            <w:pPr>
              <w:pStyle w:val="Taulukko"/>
            </w:pPr>
            <w:r>
              <w:t>2.4.2025</w:t>
            </w:r>
          </w:p>
        </w:tc>
      </w:tr>
      <w:tr w:rsidR="00FB48AE" w:rsidRPr="00FB7620" w14:paraId="712BAD51" w14:textId="77777777" w:rsidTr="000240F4">
        <w:trPr>
          <w:trHeight w:val="340"/>
        </w:trPr>
        <w:tc>
          <w:tcPr>
            <w:tcW w:w="600" w:type="pct"/>
          </w:tcPr>
          <w:p w14:paraId="2A0CA2F5" w14:textId="5905FA6D" w:rsidR="00FB48AE" w:rsidRDefault="00FB48AE" w:rsidP="00F74EA8">
            <w:pPr>
              <w:pStyle w:val="Taulukko"/>
            </w:pPr>
            <w:r>
              <w:t>4.3_RC1</w:t>
            </w:r>
          </w:p>
        </w:tc>
        <w:tc>
          <w:tcPr>
            <w:tcW w:w="2131" w:type="pct"/>
          </w:tcPr>
          <w:p w14:paraId="088597C9" w14:textId="77777777" w:rsidR="00FB48AE" w:rsidRDefault="00FB48AE" w:rsidP="00FB48AE">
            <w:pPr>
              <w:pStyle w:val="Taulukko"/>
            </w:pPr>
            <w:r>
              <w:t>Poistettu luvun 9.1.3 t</w:t>
            </w:r>
            <w:r w:rsidRPr="00BE77D4">
              <w:t>aulu</w:t>
            </w:r>
            <w:r>
              <w:t>kosta</w:t>
            </w:r>
            <w:r w:rsidRPr="00BE77D4">
              <w:t xml:space="preserve"> 10. </w:t>
            </w:r>
            <w:r w:rsidRPr="001624D2">
              <w:t>Sanomatyyppien Document Event, with Content (RCMR_MT200002FI01) ja   RCMR_MT200002FI01 Document Event, with Content text-elementin tietosisältö</w:t>
            </w:r>
            <w:r w:rsidRPr="00BE77D4">
              <w:t xml:space="preserve"> meta</w:t>
            </w:r>
            <w:r w:rsidRPr="001624D2">
              <w:t>tieto</w:t>
            </w:r>
            <w:r w:rsidRPr="00BE77D4">
              <w:t xml:space="preserve"> total</w:t>
            </w:r>
            <w:r w:rsidRPr="001624D2">
              <w:t>Rete</w:t>
            </w:r>
            <w:r w:rsidRPr="00BE77D4">
              <w:t>ntion</w:t>
            </w:r>
            <w:r w:rsidRPr="001624D2">
              <w:t>Perio</w:t>
            </w:r>
            <w:r>
              <w:t>dClass, sillä ko metatieto on poistettu käytöstä Sosiaalihuollon metatietomallin versiosta 5.3_RC1.</w:t>
            </w:r>
            <w:r w:rsidRPr="00BE77D4">
              <w:t xml:space="preserve"> </w:t>
            </w:r>
          </w:p>
          <w:p w14:paraId="41D45D5B" w14:textId="77777777" w:rsidR="00FB48AE" w:rsidRDefault="00FB48AE" w:rsidP="00AA3B10">
            <w:pPr>
              <w:pStyle w:val="Taulukko"/>
            </w:pPr>
          </w:p>
        </w:tc>
        <w:tc>
          <w:tcPr>
            <w:tcW w:w="1338" w:type="pct"/>
          </w:tcPr>
          <w:p w14:paraId="0B0E496C" w14:textId="132D7FF2" w:rsidR="00FB48AE" w:rsidRDefault="00FB48AE">
            <w:pPr>
              <w:pStyle w:val="Taulukko"/>
            </w:pPr>
            <w:r>
              <w:t>Katja Korhonen</w:t>
            </w:r>
          </w:p>
        </w:tc>
        <w:tc>
          <w:tcPr>
            <w:tcW w:w="931" w:type="pct"/>
          </w:tcPr>
          <w:p w14:paraId="3E237426" w14:textId="435AAEB1" w:rsidR="00FB48AE" w:rsidRDefault="00FB48AE" w:rsidP="002C1768">
            <w:pPr>
              <w:pStyle w:val="Taulukko"/>
            </w:pPr>
            <w:r>
              <w:t>2.4.2025</w:t>
            </w:r>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692BD0CA" w14:textId="50C88C2F" w:rsidR="00A25801"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83086086" w:history="1">
            <w:r w:rsidR="00A25801" w:rsidRPr="002850E8">
              <w:rPr>
                <w:rStyle w:val="Hyperlinkki"/>
              </w:rPr>
              <w:t>1</w:t>
            </w:r>
            <w:r w:rsidR="00A25801">
              <w:rPr>
                <w:rFonts w:asciiTheme="minorHAnsi" w:eastAsiaTheme="minorEastAsia" w:hAnsiTheme="minorHAnsi" w:cstheme="minorBidi"/>
                <w:sz w:val="22"/>
                <w:lang w:eastAsia="fi-FI"/>
              </w:rPr>
              <w:tab/>
            </w:r>
            <w:r w:rsidR="00A25801" w:rsidRPr="002850E8">
              <w:rPr>
                <w:rStyle w:val="Hyperlinkki"/>
              </w:rPr>
              <w:t>Johdanto</w:t>
            </w:r>
            <w:r w:rsidR="00A25801">
              <w:rPr>
                <w:webHidden/>
              </w:rPr>
              <w:tab/>
            </w:r>
            <w:r w:rsidR="00A25801">
              <w:rPr>
                <w:webHidden/>
              </w:rPr>
              <w:fldChar w:fldCharType="begin"/>
            </w:r>
            <w:r w:rsidR="00A25801">
              <w:rPr>
                <w:webHidden/>
              </w:rPr>
              <w:instrText xml:space="preserve"> PAGEREF _Toc183086086 \h </w:instrText>
            </w:r>
            <w:r w:rsidR="00A25801">
              <w:rPr>
                <w:webHidden/>
              </w:rPr>
            </w:r>
            <w:r w:rsidR="00A25801">
              <w:rPr>
                <w:webHidden/>
              </w:rPr>
              <w:fldChar w:fldCharType="separate"/>
            </w:r>
            <w:r w:rsidR="00FB7F43">
              <w:rPr>
                <w:webHidden/>
              </w:rPr>
              <w:t>1</w:t>
            </w:r>
            <w:r w:rsidR="00A25801">
              <w:rPr>
                <w:webHidden/>
              </w:rPr>
              <w:fldChar w:fldCharType="end"/>
            </w:r>
          </w:hyperlink>
        </w:p>
        <w:p w14:paraId="50F5C181" w14:textId="7B56697A" w:rsidR="00A25801" w:rsidRDefault="00595364">
          <w:pPr>
            <w:pStyle w:val="Sisluet2"/>
            <w:tabs>
              <w:tab w:val="left" w:pos="1145"/>
            </w:tabs>
            <w:rPr>
              <w:rFonts w:asciiTheme="minorHAnsi" w:eastAsiaTheme="minorEastAsia" w:hAnsiTheme="minorHAnsi" w:cstheme="minorBidi"/>
              <w:sz w:val="22"/>
              <w:lang w:eastAsia="fi-FI"/>
            </w:rPr>
          </w:pPr>
          <w:hyperlink w:anchor="_Toc183086087" w:history="1">
            <w:r w:rsidR="00A25801" w:rsidRPr="002850E8">
              <w:rPr>
                <w:rStyle w:val="Hyperlinkki"/>
              </w:rPr>
              <w:t>1.1</w:t>
            </w:r>
            <w:r w:rsidR="00A25801">
              <w:rPr>
                <w:rFonts w:asciiTheme="minorHAnsi" w:eastAsiaTheme="minorEastAsia" w:hAnsiTheme="minorHAnsi" w:cstheme="minorBidi"/>
                <w:sz w:val="22"/>
                <w:lang w:eastAsia="fi-FI"/>
              </w:rPr>
              <w:tab/>
            </w:r>
            <w:r w:rsidR="00A25801" w:rsidRPr="002850E8">
              <w:rPr>
                <w:rStyle w:val="Hyperlinkki"/>
              </w:rPr>
              <w:t>Taustaa</w:t>
            </w:r>
            <w:r w:rsidR="00A25801">
              <w:rPr>
                <w:webHidden/>
              </w:rPr>
              <w:tab/>
            </w:r>
            <w:r w:rsidR="00A25801">
              <w:rPr>
                <w:webHidden/>
              </w:rPr>
              <w:fldChar w:fldCharType="begin"/>
            </w:r>
            <w:r w:rsidR="00A25801">
              <w:rPr>
                <w:webHidden/>
              </w:rPr>
              <w:instrText xml:space="preserve"> PAGEREF _Toc183086087 \h </w:instrText>
            </w:r>
            <w:r w:rsidR="00A25801">
              <w:rPr>
                <w:webHidden/>
              </w:rPr>
            </w:r>
            <w:r w:rsidR="00A25801">
              <w:rPr>
                <w:webHidden/>
              </w:rPr>
              <w:fldChar w:fldCharType="separate"/>
            </w:r>
            <w:r w:rsidR="00FB7F43">
              <w:rPr>
                <w:webHidden/>
              </w:rPr>
              <w:t>1</w:t>
            </w:r>
            <w:r w:rsidR="00A25801">
              <w:rPr>
                <w:webHidden/>
              </w:rPr>
              <w:fldChar w:fldCharType="end"/>
            </w:r>
          </w:hyperlink>
        </w:p>
        <w:p w14:paraId="7F0D4FD2" w14:textId="0D33C26A" w:rsidR="00A25801" w:rsidRDefault="00595364">
          <w:pPr>
            <w:pStyle w:val="Sisluet2"/>
            <w:tabs>
              <w:tab w:val="left" w:pos="1145"/>
            </w:tabs>
            <w:rPr>
              <w:rFonts w:asciiTheme="minorHAnsi" w:eastAsiaTheme="minorEastAsia" w:hAnsiTheme="minorHAnsi" w:cstheme="minorBidi"/>
              <w:sz w:val="22"/>
              <w:lang w:eastAsia="fi-FI"/>
            </w:rPr>
          </w:pPr>
          <w:hyperlink w:anchor="_Toc183086088" w:history="1">
            <w:r w:rsidR="00A25801" w:rsidRPr="002850E8">
              <w:rPr>
                <w:rStyle w:val="Hyperlinkki"/>
              </w:rPr>
              <w:t>1.2</w:t>
            </w:r>
            <w:r w:rsidR="00A25801">
              <w:rPr>
                <w:rFonts w:asciiTheme="minorHAnsi" w:eastAsiaTheme="minorEastAsia" w:hAnsiTheme="minorHAnsi" w:cstheme="minorBidi"/>
                <w:sz w:val="22"/>
                <w:lang w:eastAsia="fi-FI"/>
              </w:rPr>
              <w:tab/>
            </w:r>
            <w:r w:rsidR="00A25801" w:rsidRPr="002850E8">
              <w:rPr>
                <w:rStyle w:val="Hyperlinkki"/>
              </w:rPr>
              <w:t>Käsitteet</w:t>
            </w:r>
            <w:r w:rsidR="00A25801">
              <w:rPr>
                <w:webHidden/>
              </w:rPr>
              <w:tab/>
            </w:r>
            <w:r w:rsidR="00A25801">
              <w:rPr>
                <w:webHidden/>
              </w:rPr>
              <w:fldChar w:fldCharType="begin"/>
            </w:r>
            <w:r w:rsidR="00A25801">
              <w:rPr>
                <w:webHidden/>
              </w:rPr>
              <w:instrText xml:space="preserve"> PAGEREF _Toc183086088 \h </w:instrText>
            </w:r>
            <w:r w:rsidR="00A25801">
              <w:rPr>
                <w:webHidden/>
              </w:rPr>
            </w:r>
            <w:r w:rsidR="00A25801">
              <w:rPr>
                <w:webHidden/>
              </w:rPr>
              <w:fldChar w:fldCharType="separate"/>
            </w:r>
            <w:r w:rsidR="00FB7F43">
              <w:rPr>
                <w:webHidden/>
              </w:rPr>
              <w:t>1</w:t>
            </w:r>
            <w:r w:rsidR="00A25801">
              <w:rPr>
                <w:webHidden/>
              </w:rPr>
              <w:fldChar w:fldCharType="end"/>
            </w:r>
          </w:hyperlink>
        </w:p>
        <w:p w14:paraId="3CBC22F3" w14:textId="1EA53F55" w:rsidR="00A25801" w:rsidRDefault="00595364">
          <w:pPr>
            <w:pStyle w:val="Sisluet1"/>
            <w:rPr>
              <w:rFonts w:asciiTheme="minorHAnsi" w:eastAsiaTheme="minorEastAsia" w:hAnsiTheme="minorHAnsi" w:cstheme="minorBidi"/>
              <w:sz w:val="22"/>
              <w:lang w:eastAsia="fi-FI"/>
            </w:rPr>
          </w:pPr>
          <w:hyperlink w:anchor="_Toc183086089" w:history="1">
            <w:r w:rsidR="00A25801" w:rsidRPr="002850E8">
              <w:rPr>
                <w:rStyle w:val="Hyperlinkki"/>
              </w:rPr>
              <w:t>2</w:t>
            </w:r>
            <w:r w:rsidR="00A25801">
              <w:rPr>
                <w:rFonts w:asciiTheme="minorHAnsi" w:eastAsiaTheme="minorEastAsia" w:hAnsiTheme="minorHAnsi" w:cstheme="minorBidi"/>
                <w:sz w:val="22"/>
                <w:lang w:eastAsia="fi-FI"/>
              </w:rPr>
              <w:tab/>
            </w:r>
            <w:r w:rsidR="00A25801" w:rsidRPr="002850E8">
              <w:rPr>
                <w:rStyle w:val="Hyperlinkki"/>
              </w:rPr>
              <w:t>Sosiaalihuollon asiakastietovarannon ja Tahdonilmaisupalvelun arkistosanoman rakenne</w:t>
            </w:r>
            <w:r w:rsidR="00A25801">
              <w:rPr>
                <w:webHidden/>
              </w:rPr>
              <w:tab/>
            </w:r>
            <w:r w:rsidR="00A25801">
              <w:rPr>
                <w:webHidden/>
              </w:rPr>
              <w:fldChar w:fldCharType="begin"/>
            </w:r>
            <w:r w:rsidR="00A25801">
              <w:rPr>
                <w:webHidden/>
              </w:rPr>
              <w:instrText xml:space="preserve"> PAGEREF _Toc183086089 \h </w:instrText>
            </w:r>
            <w:r w:rsidR="00A25801">
              <w:rPr>
                <w:webHidden/>
              </w:rPr>
            </w:r>
            <w:r w:rsidR="00A25801">
              <w:rPr>
                <w:webHidden/>
              </w:rPr>
              <w:fldChar w:fldCharType="separate"/>
            </w:r>
            <w:r w:rsidR="00FB7F43">
              <w:rPr>
                <w:webHidden/>
              </w:rPr>
              <w:t>4</w:t>
            </w:r>
            <w:r w:rsidR="00A25801">
              <w:rPr>
                <w:webHidden/>
              </w:rPr>
              <w:fldChar w:fldCharType="end"/>
            </w:r>
          </w:hyperlink>
        </w:p>
        <w:p w14:paraId="1895A144" w14:textId="3CB7913E" w:rsidR="00A25801" w:rsidRDefault="00595364">
          <w:pPr>
            <w:pStyle w:val="Sisluet2"/>
            <w:tabs>
              <w:tab w:val="left" w:pos="1145"/>
            </w:tabs>
            <w:rPr>
              <w:rFonts w:asciiTheme="minorHAnsi" w:eastAsiaTheme="minorEastAsia" w:hAnsiTheme="minorHAnsi" w:cstheme="minorBidi"/>
              <w:sz w:val="22"/>
              <w:lang w:eastAsia="fi-FI"/>
            </w:rPr>
          </w:pPr>
          <w:hyperlink w:anchor="_Toc183086090" w:history="1">
            <w:r w:rsidR="00A25801" w:rsidRPr="002850E8">
              <w:rPr>
                <w:rStyle w:val="Hyperlinkki"/>
              </w:rPr>
              <w:t>2.1</w:t>
            </w:r>
            <w:r w:rsidR="00A25801">
              <w:rPr>
                <w:rFonts w:asciiTheme="minorHAnsi" w:eastAsiaTheme="minorEastAsia" w:hAnsiTheme="minorHAnsi" w:cstheme="minorBidi"/>
                <w:sz w:val="22"/>
                <w:lang w:eastAsia="fi-FI"/>
              </w:rPr>
              <w:tab/>
            </w:r>
            <w:r w:rsidR="00A25801" w:rsidRPr="002850E8">
              <w:rPr>
                <w:rStyle w:val="Hyperlinkki"/>
              </w:rPr>
              <w:t>Asiakirjojen paketointi CDA R2 –kääreeseen</w:t>
            </w:r>
            <w:r w:rsidR="00A25801">
              <w:rPr>
                <w:webHidden/>
              </w:rPr>
              <w:tab/>
            </w:r>
            <w:r w:rsidR="00A25801">
              <w:rPr>
                <w:webHidden/>
              </w:rPr>
              <w:fldChar w:fldCharType="begin"/>
            </w:r>
            <w:r w:rsidR="00A25801">
              <w:rPr>
                <w:webHidden/>
              </w:rPr>
              <w:instrText xml:space="preserve"> PAGEREF _Toc183086090 \h </w:instrText>
            </w:r>
            <w:r w:rsidR="00A25801">
              <w:rPr>
                <w:webHidden/>
              </w:rPr>
            </w:r>
            <w:r w:rsidR="00A25801">
              <w:rPr>
                <w:webHidden/>
              </w:rPr>
              <w:fldChar w:fldCharType="separate"/>
            </w:r>
            <w:r w:rsidR="00FB7F43">
              <w:rPr>
                <w:webHidden/>
              </w:rPr>
              <w:t>5</w:t>
            </w:r>
            <w:r w:rsidR="00A25801">
              <w:rPr>
                <w:webHidden/>
              </w:rPr>
              <w:fldChar w:fldCharType="end"/>
            </w:r>
          </w:hyperlink>
        </w:p>
        <w:p w14:paraId="3F587124" w14:textId="5D9F3176" w:rsidR="00A25801" w:rsidRDefault="00595364">
          <w:pPr>
            <w:pStyle w:val="Sisluet2"/>
            <w:tabs>
              <w:tab w:val="left" w:pos="1145"/>
            </w:tabs>
            <w:rPr>
              <w:rFonts w:asciiTheme="minorHAnsi" w:eastAsiaTheme="minorEastAsia" w:hAnsiTheme="minorHAnsi" w:cstheme="minorBidi"/>
              <w:sz w:val="22"/>
              <w:lang w:eastAsia="fi-FI"/>
            </w:rPr>
          </w:pPr>
          <w:hyperlink w:anchor="_Toc183086091" w:history="1">
            <w:r w:rsidR="00A25801" w:rsidRPr="002850E8">
              <w:rPr>
                <w:rStyle w:val="Hyperlinkki"/>
                <w:lang w:val="en-US"/>
              </w:rPr>
              <w:t>2.2</w:t>
            </w:r>
            <w:r w:rsidR="00A25801">
              <w:rPr>
                <w:rFonts w:asciiTheme="minorHAnsi" w:eastAsiaTheme="minorEastAsia" w:hAnsiTheme="minorHAnsi" w:cstheme="minorBidi"/>
                <w:sz w:val="22"/>
                <w:lang w:eastAsia="fi-FI"/>
              </w:rPr>
              <w:tab/>
            </w:r>
            <w:r w:rsidR="00A25801" w:rsidRPr="002850E8">
              <w:rPr>
                <w:rStyle w:val="Hyperlinkki"/>
                <w:lang w:val="en-US"/>
              </w:rPr>
              <w:t>Arkistosanomien tietoturvallisuus</w:t>
            </w:r>
            <w:r w:rsidR="00A25801">
              <w:rPr>
                <w:webHidden/>
              </w:rPr>
              <w:tab/>
            </w:r>
            <w:r w:rsidR="00A25801">
              <w:rPr>
                <w:webHidden/>
              </w:rPr>
              <w:fldChar w:fldCharType="begin"/>
            </w:r>
            <w:r w:rsidR="00A25801">
              <w:rPr>
                <w:webHidden/>
              </w:rPr>
              <w:instrText xml:space="preserve"> PAGEREF _Toc183086091 \h </w:instrText>
            </w:r>
            <w:r w:rsidR="00A25801">
              <w:rPr>
                <w:webHidden/>
              </w:rPr>
            </w:r>
            <w:r w:rsidR="00A25801">
              <w:rPr>
                <w:webHidden/>
              </w:rPr>
              <w:fldChar w:fldCharType="separate"/>
            </w:r>
            <w:r w:rsidR="00FB7F43">
              <w:rPr>
                <w:webHidden/>
              </w:rPr>
              <w:t>6</w:t>
            </w:r>
            <w:r w:rsidR="00A25801">
              <w:rPr>
                <w:webHidden/>
              </w:rPr>
              <w:fldChar w:fldCharType="end"/>
            </w:r>
          </w:hyperlink>
        </w:p>
        <w:p w14:paraId="3EF937D6" w14:textId="453D93C1" w:rsidR="00A25801" w:rsidRDefault="00595364">
          <w:pPr>
            <w:pStyle w:val="Sisluet1"/>
            <w:rPr>
              <w:rFonts w:asciiTheme="minorHAnsi" w:eastAsiaTheme="minorEastAsia" w:hAnsiTheme="minorHAnsi" w:cstheme="minorBidi"/>
              <w:sz w:val="22"/>
              <w:lang w:eastAsia="fi-FI"/>
            </w:rPr>
          </w:pPr>
          <w:hyperlink w:anchor="_Toc183086092" w:history="1">
            <w:r w:rsidR="00A25801" w:rsidRPr="002850E8">
              <w:rPr>
                <w:rStyle w:val="Hyperlinkki"/>
              </w:rPr>
              <w:t>3</w:t>
            </w:r>
            <w:r w:rsidR="00A25801">
              <w:rPr>
                <w:rFonts w:asciiTheme="minorHAnsi" w:eastAsiaTheme="minorEastAsia" w:hAnsiTheme="minorHAnsi" w:cstheme="minorBidi"/>
                <w:sz w:val="22"/>
                <w:lang w:eastAsia="fi-FI"/>
              </w:rPr>
              <w:tab/>
            </w:r>
            <w:r w:rsidR="00A25801" w:rsidRPr="002850E8">
              <w:rPr>
                <w:rStyle w:val="Hyperlinkki"/>
              </w:rPr>
              <w:t>Dokumenttien yksilöinti, versiointi, tilatiedot ja tietojen tuottamisen yleisiä periaatteita</w:t>
            </w:r>
            <w:r w:rsidR="00A25801">
              <w:rPr>
                <w:webHidden/>
              </w:rPr>
              <w:tab/>
            </w:r>
            <w:r w:rsidR="00A25801">
              <w:rPr>
                <w:webHidden/>
              </w:rPr>
              <w:fldChar w:fldCharType="begin"/>
            </w:r>
            <w:r w:rsidR="00A25801">
              <w:rPr>
                <w:webHidden/>
              </w:rPr>
              <w:instrText xml:space="preserve"> PAGEREF _Toc183086092 \h </w:instrText>
            </w:r>
            <w:r w:rsidR="00A25801">
              <w:rPr>
                <w:webHidden/>
              </w:rPr>
            </w:r>
            <w:r w:rsidR="00A25801">
              <w:rPr>
                <w:webHidden/>
              </w:rPr>
              <w:fldChar w:fldCharType="separate"/>
            </w:r>
            <w:r w:rsidR="00FB7F43">
              <w:rPr>
                <w:webHidden/>
              </w:rPr>
              <w:t>7</w:t>
            </w:r>
            <w:r w:rsidR="00A25801">
              <w:rPr>
                <w:webHidden/>
              </w:rPr>
              <w:fldChar w:fldCharType="end"/>
            </w:r>
          </w:hyperlink>
        </w:p>
        <w:p w14:paraId="79DFEAB3" w14:textId="3B9B653A" w:rsidR="00A25801" w:rsidRDefault="00595364">
          <w:pPr>
            <w:pStyle w:val="Sisluet2"/>
            <w:tabs>
              <w:tab w:val="left" w:pos="1145"/>
            </w:tabs>
            <w:rPr>
              <w:rFonts w:asciiTheme="minorHAnsi" w:eastAsiaTheme="minorEastAsia" w:hAnsiTheme="minorHAnsi" w:cstheme="minorBidi"/>
              <w:sz w:val="22"/>
              <w:lang w:eastAsia="fi-FI"/>
            </w:rPr>
          </w:pPr>
          <w:hyperlink w:anchor="_Toc183086093" w:history="1">
            <w:r w:rsidR="00A25801" w:rsidRPr="002850E8">
              <w:rPr>
                <w:rStyle w:val="Hyperlinkki"/>
              </w:rPr>
              <w:t>3.1</w:t>
            </w:r>
            <w:r w:rsidR="00A25801">
              <w:rPr>
                <w:rFonts w:asciiTheme="minorHAnsi" w:eastAsiaTheme="minorEastAsia" w:hAnsiTheme="minorHAnsi" w:cstheme="minorBidi"/>
                <w:sz w:val="22"/>
                <w:lang w:eastAsia="fi-FI"/>
              </w:rPr>
              <w:tab/>
            </w:r>
            <w:r w:rsidR="00A25801" w:rsidRPr="002850E8">
              <w:rPr>
                <w:rStyle w:val="Hyperlinkki"/>
              </w:rPr>
              <w:t>Versiointi ja asiakirjojen suhteet</w:t>
            </w:r>
            <w:r w:rsidR="00A25801">
              <w:rPr>
                <w:webHidden/>
              </w:rPr>
              <w:tab/>
            </w:r>
            <w:r w:rsidR="00A25801">
              <w:rPr>
                <w:webHidden/>
              </w:rPr>
              <w:fldChar w:fldCharType="begin"/>
            </w:r>
            <w:r w:rsidR="00A25801">
              <w:rPr>
                <w:webHidden/>
              </w:rPr>
              <w:instrText xml:space="preserve"> PAGEREF _Toc183086093 \h </w:instrText>
            </w:r>
            <w:r w:rsidR="00A25801">
              <w:rPr>
                <w:webHidden/>
              </w:rPr>
            </w:r>
            <w:r w:rsidR="00A25801">
              <w:rPr>
                <w:webHidden/>
              </w:rPr>
              <w:fldChar w:fldCharType="separate"/>
            </w:r>
            <w:r w:rsidR="00FB7F43">
              <w:rPr>
                <w:webHidden/>
              </w:rPr>
              <w:t>7</w:t>
            </w:r>
            <w:r w:rsidR="00A25801">
              <w:rPr>
                <w:webHidden/>
              </w:rPr>
              <w:fldChar w:fldCharType="end"/>
            </w:r>
          </w:hyperlink>
        </w:p>
        <w:p w14:paraId="1E3BCCB1" w14:textId="1DCD1AAD" w:rsidR="00A25801" w:rsidRDefault="00595364">
          <w:pPr>
            <w:pStyle w:val="Sisluet2"/>
            <w:tabs>
              <w:tab w:val="left" w:pos="1145"/>
            </w:tabs>
            <w:rPr>
              <w:rFonts w:asciiTheme="minorHAnsi" w:eastAsiaTheme="minorEastAsia" w:hAnsiTheme="minorHAnsi" w:cstheme="minorBidi"/>
              <w:sz w:val="22"/>
              <w:lang w:eastAsia="fi-FI"/>
            </w:rPr>
          </w:pPr>
          <w:hyperlink w:anchor="_Toc183086094" w:history="1">
            <w:r w:rsidR="00A25801" w:rsidRPr="002850E8">
              <w:rPr>
                <w:rStyle w:val="Hyperlinkki"/>
              </w:rPr>
              <w:t>3.2</w:t>
            </w:r>
            <w:r w:rsidR="00A25801">
              <w:rPr>
                <w:rFonts w:asciiTheme="minorHAnsi" w:eastAsiaTheme="minorEastAsia" w:hAnsiTheme="minorHAnsi" w:cstheme="minorBidi"/>
                <w:sz w:val="22"/>
                <w:lang w:eastAsia="fi-FI"/>
              </w:rPr>
              <w:tab/>
            </w:r>
            <w:r w:rsidR="00A25801" w:rsidRPr="002850E8">
              <w:rPr>
                <w:rStyle w:val="Hyperlinkki"/>
              </w:rPr>
              <w:t>Tietojen tuottamisen yleisiä periaatteita</w:t>
            </w:r>
            <w:r w:rsidR="00A25801">
              <w:rPr>
                <w:webHidden/>
              </w:rPr>
              <w:tab/>
            </w:r>
            <w:r w:rsidR="00A25801">
              <w:rPr>
                <w:webHidden/>
              </w:rPr>
              <w:fldChar w:fldCharType="begin"/>
            </w:r>
            <w:r w:rsidR="00A25801">
              <w:rPr>
                <w:webHidden/>
              </w:rPr>
              <w:instrText xml:space="preserve"> PAGEREF _Toc183086094 \h </w:instrText>
            </w:r>
            <w:r w:rsidR="00A25801">
              <w:rPr>
                <w:webHidden/>
              </w:rPr>
            </w:r>
            <w:r w:rsidR="00A25801">
              <w:rPr>
                <w:webHidden/>
              </w:rPr>
              <w:fldChar w:fldCharType="separate"/>
            </w:r>
            <w:r w:rsidR="00FB7F43">
              <w:rPr>
                <w:webHidden/>
              </w:rPr>
              <w:t>9</w:t>
            </w:r>
            <w:r w:rsidR="00A25801">
              <w:rPr>
                <w:webHidden/>
              </w:rPr>
              <w:fldChar w:fldCharType="end"/>
            </w:r>
          </w:hyperlink>
        </w:p>
        <w:p w14:paraId="772858EC" w14:textId="7A905C49" w:rsidR="00A25801" w:rsidRDefault="00595364">
          <w:pPr>
            <w:pStyle w:val="Sisluet3"/>
            <w:tabs>
              <w:tab w:val="left" w:pos="1933"/>
            </w:tabs>
            <w:rPr>
              <w:rFonts w:asciiTheme="minorHAnsi" w:eastAsiaTheme="minorEastAsia" w:hAnsiTheme="minorHAnsi" w:cstheme="minorBidi"/>
              <w:sz w:val="22"/>
              <w:lang w:eastAsia="fi-FI"/>
            </w:rPr>
          </w:pPr>
          <w:hyperlink w:anchor="_Toc183086095" w:history="1">
            <w:r w:rsidR="00A25801" w:rsidRPr="002850E8">
              <w:rPr>
                <w:rStyle w:val="Hyperlinkki"/>
              </w:rPr>
              <w:t>3.2.1</w:t>
            </w:r>
            <w:r w:rsidR="00A25801">
              <w:rPr>
                <w:rFonts w:asciiTheme="minorHAnsi" w:eastAsiaTheme="minorEastAsia" w:hAnsiTheme="minorHAnsi" w:cstheme="minorBidi"/>
                <w:sz w:val="22"/>
                <w:lang w:eastAsia="fi-FI"/>
              </w:rPr>
              <w:tab/>
            </w:r>
            <w:r w:rsidR="00A25801" w:rsidRPr="002850E8">
              <w:rPr>
                <w:rStyle w:val="Hyperlinkki"/>
              </w:rPr>
              <w:t>Aikatietojen tuottaminen</w:t>
            </w:r>
            <w:r w:rsidR="00A25801">
              <w:rPr>
                <w:webHidden/>
              </w:rPr>
              <w:tab/>
            </w:r>
            <w:r w:rsidR="00A25801">
              <w:rPr>
                <w:webHidden/>
              </w:rPr>
              <w:fldChar w:fldCharType="begin"/>
            </w:r>
            <w:r w:rsidR="00A25801">
              <w:rPr>
                <w:webHidden/>
              </w:rPr>
              <w:instrText xml:space="preserve"> PAGEREF _Toc183086095 \h </w:instrText>
            </w:r>
            <w:r w:rsidR="00A25801">
              <w:rPr>
                <w:webHidden/>
              </w:rPr>
            </w:r>
            <w:r w:rsidR="00A25801">
              <w:rPr>
                <w:webHidden/>
              </w:rPr>
              <w:fldChar w:fldCharType="separate"/>
            </w:r>
            <w:r w:rsidR="00FB7F43">
              <w:rPr>
                <w:webHidden/>
              </w:rPr>
              <w:t>10</w:t>
            </w:r>
            <w:r w:rsidR="00A25801">
              <w:rPr>
                <w:webHidden/>
              </w:rPr>
              <w:fldChar w:fldCharType="end"/>
            </w:r>
          </w:hyperlink>
        </w:p>
        <w:p w14:paraId="61E83F88" w14:textId="54899E19" w:rsidR="00A25801" w:rsidRDefault="00595364">
          <w:pPr>
            <w:pStyle w:val="Sisluet1"/>
            <w:rPr>
              <w:rFonts w:asciiTheme="minorHAnsi" w:eastAsiaTheme="minorEastAsia" w:hAnsiTheme="minorHAnsi" w:cstheme="minorBidi"/>
              <w:sz w:val="22"/>
              <w:lang w:eastAsia="fi-FI"/>
            </w:rPr>
          </w:pPr>
          <w:hyperlink w:anchor="_Toc183086096" w:history="1">
            <w:r w:rsidR="00A25801" w:rsidRPr="002850E8">
              <w:rPr>
                <w:rStyle w:val="Hyperlinkki"/>
              </w:rPr>
              <w:t>4</w:t>
            </w:r>
            <w:r w:rsidR="00A25801">
              <w:rPr>
                <w:rFonts w:asciiTheme="minorHAnsi" w:eastAsiaTheme="minorEastAsia" w:hAnsiTheme="minorHAnsi" w:cstheme="minorBidi"/>
                <w:sz w:val="22"/>
                <w:lang w:eastAsia="fi-FI"/>
              </w:rPr>
              <w:tab/>
            </w:r>
            <w:r w:rsidR="00A25801" w:rsidRPr="002850E8">
              <w:rPr>
                <w:rStyle w:val="Hyperlinkki"/>
              </w:rPr>
              <w:t>Sovellusroolit</w:t>
            </w:r>
            <w:r w:rsidR="00A25801">
              <w:rPr>
                <w:webHidden/>
              </w:rPr>
              <w:tab/>
            </w:r>
            <w:r w:rsidR="00A25801">
              <w:rPr>
                <w:webHidden/>
              </w:rPr>
              <w:fldChar w:fldCharType="begin"/>
            </w:r>
            <w:r w:rsidR="00A25801">
              <w:rPr>
                <w:webHidden/>
              </w:rPr>
              <w:instrText xml:space="preserve"> PAGEREF _Toc183086096 \h </w:instrText>
            </w:r>
            <w:r w:rsidR="00A25801">
              <w:rPr>
                <w:webHidden/>
              </w:rPr>
            </w:r>
            <w:r w:rsidR="00A25801">
              <w:rPr>
                <w:webHidden/>
              </w:rPr>
              <w:fldChar w:fldCharType="separate"/>
            </w:r>
            <w:r w:rsidR="00FB7F43">
              <w:rPr>
                <w:webHidden/>
              </w:rPr>
              <w:t>11</w:t>
            </w:r>
            <w:r w:rsidR="00A25801">
              <w:rPr>
                <w:webHidden/>
              </w:rPr>
              <w:fldChar w:fldCharType="end"/>
            </w:r>
          </w:hyperlink>
        </w:p>
        <w:p w14:paraId="25DA3088" w14:textId="12A8569B" w:rsidR="00A25801" w:rsidRDefault="00595364">
          <w:pPr>
            <w:pStyle w:val="Sisluet1"/>
            <w:rPr>
              <w:rFonts w:asciiTheme="minorHAnsi" w:eastAsiaTheme="minorEastAsia" w:hAnsiTheme="minorHAnsi" w:cstheme="minorBidi"/>
              <w:sz w:val="22"/>
              <w:lang w:eastAsia="fi-FI"/>
            </w:rPr>
          </w:pPr>
          <w:hyperlink w:anchor="_Toc183086097" w:history="1">
            <w:r w:rsidR="00A25801" w:rsidRPr="002850E8">
              <w:rPr>
                <w:rStyle w:val="Hyperlinkki"/>
              </w:rPr>
              <w:t>5</w:t>
            </w:r>
            <w:r w:rsidR="00A25801">
              <w:rPr>
                <w:rFonts w:asciiTheme="minorHAnsi" w:eastAsiaTheme="minorEastAsia" w:hAnsiTheme="minorHAnsi" w:cstheme="minorBidi"/>
                <w:sz w:val="22"/>
                <w:lang w:eastAsia="fi-FI"/>
              </w:rPr>
              <w:tab/>
            </w:r>
            <w:r w:rsidR="00A25801" w:rsidRPr="002850E8">
              <w:rPr>
                <w:rStyle w:val="Hyperlinkki"/>
              </w:rPr>
              <w:t>Laukaiseva tapahtuma –liipaisimet</w:t>
            </w:r>
            <w:r w:rsidR="00A25801">
              <w:rPr>
                <w:webHidden/>
              </w:rPr>
              <w:tab/>
            </w:r>
            <w:r w:rsidR="00A25801">
              <w:rPr>
                <w:webHidden/>
              </w:rPr>
              <w:fldChar w:fldCharType="begin"/>
            </w:r>
            <w:r w:rsidR="00A25801">
              <w:rPr>
                <w:webHidden/>
              </w:rPr>
              <w:instrText xml:space="preserve"> PAGEREF _Toc183086097 \h </w:instrText>
            </w:r>
            <w:r w:rsidR="00A25801">
              <w:rPr>
                <w:webHidden/>
              </w:rPr>
            </w:r>
            <w:r w:rsidR="00A25801">
              <w:rPr>
                <w:webHidden/>
              </w:rPr>
              <w:fldChar w:fldCharType="separate"/>
            </w:r>
            <w:r w:rsidR="00FB7F43">
              <w:rPr>
                <w:webHidden/>
              </w:rPr>
              <w:t>12</w:t>
            </w:r>
            <w:r w:rsidR="00A25801">
              <w:rPr>
                <w:webHidden/>
              </w:rPr>
              <w:fldChar w:fldCharType="end"/>
            </w:r>
          </w:hyperlink>
        </w:p>
        <w:p w14:paraId="3E848901" w14:textId="4B84C5D7" w:rsidR="00A25801" w:rsidRDefault="00595364">
          <w:pPr>
            <w:pStyle w:val="Sisluet1"/>
            <w:rPr>
              <w:rFonts w:asciiTheme="minorHAnsi" w:eastAsiaTheme="minorEastAsia" w:hAnsiTheme="minorHAnsi" w:cstheme="minorBidi"/>
              <w:sz w:val="22"/>
              <w:lang w:eastAsia="fi-FI"/>
            </w:rPr>
          </w:pPr>
          <w:hyperlink w:anchor="_Toc183086098" w:history="1">
            <w:r w:rsidR="00A25801" w:rsidRPr="002850E8">
              <w:rPr>
                <w:rStyle w:val="Hyperlinkki"/>
              </w:rPr>
              <w:t>6</w:t>
            </w:r>
            <w:r w:rsidR="00A25801">
              <w:rPr>
                <w:rFonts w:asciiTheme="minorHAnsi" w:eastAsiaTheme="minorEastAsia" w:hAnsiTheme="minorHAnsi" w:cstheme="minorBidi"/>
                <w:sz w:val="22"/>
                <w:lang w:eastAsia="fi-FI"/>
              </w:rPr>
              <w:tab/>
            </w:r>
            <w:r w:rsidR="00A25801" w:rsidRPr="002850E8">
              <w:rPr>
                <w:rStyle w:val="Hyperlinkki"/>
              </w:rPr>
              <w:t>Palvelupyynnöt ja niihin liittyvät asiakirjat</w:t>
            </w:r>
            <w:r w:rsidR="00A25801">
              <w:rPr>
                <w:webHidden/>
              </w:rPr>
              <w:tab/>
            </w:r>
            <w:r w:rsidR="00A25801">
              <w:rPr>
                <w:webHidden/>
              </w:rPr>
              <w:fldChar w:fldCharType="begin"/>
            </w:r>
            <w:r w:rsidR="00A25801">
              <w:rPr>
                <w:webHidden/>
              </w:rPr>
              <w:instrText xml:space="preserve"> PAGEREF _Toc183086098 \h </w:instrText>
            </w:r>
            <w:r w:rsidR="00A25801">
              <w:rPr>
                <w:webHidden/>
              </w:rPr>
            </w:r>
            <w:r w:rsidR="00A25801">
              <w:rPr>
                <w:webHidden/>
              </w:rPr>
              <w:fldChar w:fldCharType="separate"/>
            </w:r>
            <w:r w:rsidR="00FB7F43">
              <w:rPr>
                <w:webHidden/>
              </w:rPr>
              <w:t>13</w:t>
            </w:r>
            <w:r w:rsidR="00A25801">
              <w:rPr>
                <w:webHidden/>
              </w:rPr>
              <w:fldChar w:fldCharType="end"/>
            </w:r>
          </w:hyperlink>
        </w:p>
        <w:p w14:paraId="7D88BCA8" w14:textId="69A9B988" w:rsidR="00A25801" w:rsidRDefault="00595364">
          <w:pPr>
            <w:pStyle w:val="Sisluet2"/>
            <w:tabs>
              <w:tab w:val="left" w:pos="1145"/>
            </w:tabs>
            <w:rPr>
              <w:rFonts w:asciiTheme="minorHAnsi" w:eastAsiaTheme="minorEastAsia" w:hAnsiTheme="minorHAnsi" w:cstheme="minorBidi"/>
              <w:sz w:val="22"/>
              <w:lang w:eastAsia="fi-FI"/>
            </w:rPr>
          </w:pPr>
          <w:hyperlink w:anchor="_Toc183086099" w:history="1">
            <w:r w:rsidR="00A25801" w:rsidRPr="002850E8">
              <w:rPr>
                <w:rStyle w:val="Hyperlinkki"/>
              </w:rPr>
              <w:t>6.1</w:t>
            </w:r>
            <w:r w:rsidR="00A25801">
              <w:rPr>
                <w:rFonts w:asciiTheme="minorHAnsi" w:eastAsiaTheme="minorEastAsia" w:hAnsiTheme="minorHAnsi" w:cstheme="minorBidi"/>
                <w:sz w:val="22"/>
                <w:lang w:eastAsia="fi-FI"/>
              </w:rPr>
              <w:tab/>
            </w:r>
            <w:r w:rsidR="00A25801" w:rsidRPr="002850E8">
              <w:rPr>
                <w:rStyle w:val="Hyperlinkki"/>
              </w:rPr>
              <w:t>Palvelupyynnöt</w:t>
            </w:r>
            <w:r w:rsidR="00A25801">
              <w:rPr>
                <w:webHidden/>
              </w:rPr>
              <w:tab/>
            </w:r>
            <w:r w:rsidR="00A25801">
              <w:rPr>
                <w:webHidden/>
              </w:rPr>
              <w:fldChar w:fldCharType="begin"/>
            </w:r>
            <w:r w:rsidR="00A25801">
              <w:rPr>
                <w:webHidden/>
              </w:rPr>
              <w:instrText xml:space="preserve"> PAGEREF _Toc183086099 \h </w:instrText>
            </w:r>
            <w:r w:rsidR="00A25801">
              <w:rPr>
                <w:webHidden/>
              </w:rPr>
            </w:r>
            <w:r w:rsidR="00A25801">
              <w:rPr>
                <w:webHidden/>
              </w:rPr>
              <w:fldChar w:fldCharType="separate"/>
            </w:r>
            <w:r w:rsidR="00FB7F43">
              <w:rPr>
                <w:webHidden/>
              </w:rPr>
              <w:t>13</w:t>
            </w:r>
            <w:r w:rsidR="00A25801">
              <w:rPr>
                <w:webHidden/>
              </w:rPr>
              <w:fldChar w:fldCharType="end"/>
            </w:r>
          </w:hyperlink>
        </w:p>
        <w:p w14:paraId="01BA7C4F" w14:textId="6585EB78" w:rsidR="00A25801" w:rsidRDefault="00595364">
          <w:pPr>
            <w:pStyle w:val="Sisluet2"/>
            <w:tabs>
              <w:tab w:val="left" w:pos="1145"/>
            </w:tabs>
            <w:rPr>
              <w:rFonts w:asciiTheme="minorHAnsi" w:eastAsiaTheme="minorEastAsia" w:hAnsiTheme="minorHAnsi" w:cstheme="minorBidi"/>
              <w:sz w:val="22"/>
              <w:lang w:eastAsia="fi-FI"/>
            </w:rPr>
          </w:pPr>
          <w:hyperlink w:anchor="_Toc183086100" w:history="1">
            <w:r w:rsidR="00A25801" w:rsidRPr="002850E8">
              <w:rPr>
                <w:rStyle w:val="Hyperlinkki"/>
              </w:rPr>
              <w:t>6.2</w:t>
            </w:r>
            <w:r w:rsidR="00A25801">
              <w:rPr>
                <w:rFonts w:asciiTheme="minorHAnsi" w:eastAsiaTheme="minorEastAsia" w:hAnsiTheme="minorHAnsi" w:cstheme="minorBidi"/>
                <w:sz w:val="22"/>
                <w:lang w:eastAsia="fi-FI"/>
              </w:rPr>
              <w:tab/>
            </w:r>
            <w:r w:rsidR="00A25801" w:rsidRPr="002850E8">
              <w:rPr>
                <w:rStyle w:val="Hyperlinkki"/>
              </w:rPr>
              <w:t>Palvelupyyntöihin liittyvät asiakirjat</w:t>
            </w:r>
            <w:r w:rsidR="00A25801">
              <w:rPr>
                <w:webHidden/>
              </w:rPr>
              <w:tab/>
            </w:r>
            <w:r w:rsidR="00A25801">
              <w:rPr>
                <w:webHidden/>
              </w:rPr>
              <w:fldChar w:fldCharType="begin"/>
            </w:r>
            <w:r w:rsidR="00A25801">
              <w:rPr>
                <w:webHidden/>
              </w:rPr>
              <w:instrText xml:space="preserve"> PAGEREF _Toc183086100 \h </w:instrText>
            </w:r>
            <w:r w:rsidR="00A25801">
              <w:rPr>
                <w:webHidden/>
              </w:rPr>
            </w:r>
            <w:r w:rsidR="00A25801">
              <w:rPr>
                <w:webHidden/>
              </w:rPr>
              <w:fldChar w:fldCharType="separate"/>
            </w:r>
            <w:r w:rsidR="00FB7F43">
              <w:rPr>
                <w:webHidden/>
              </w:rPr>
              <w:t>16</w:t>
            </w:r>
            <w:r w:rsidR="00A25801">
              <w:rPr>
                <w:webHidden/>
              </w:rPr>
              <w:fldChar w:fldCharType="end"/>
            </w:r>
          </w:hyperlink>
        </w:p>
        <w:p w14:paraId="6A3F9F2A" w14:textId="0B3B689F" w:rsidR="00A25801" w:rsidRDefault="00595364">
          <w:pPr>
            <w:pStyle w:val="Sisluet3"/>
            <w:tabs>
              <w:tab w:val="left" w:pos="1933"/>
            </w:tabs>
            <w:rPr>
              <w:rFonts w:asciiTheme="minorHAnsi" w:eastAsiaTheme="minorEastAsia" w:hAnsiTheme="minorHAnsi" w:cstheme="minorBidi"/>
              <w:sz w:val="22"/>
              <w:lang w:eastAsia="fi-FI"/>
            </w:rPr>
          </w:pPr>
          <w:hyperlink w:anchor="_Toc183086101" w:history="1">
            <w:r w:rsidR="00A25801" w:rsidRPr="002850E8">
              <w:rPr>
                <w:rStyle w:val="Hyperlinkki"/>
              </w:rPr>
              <w:t>6.2.1</w:t>
            </w:r>
            <w:r w:rsidR="00A25801">
              <w:rPr>
                <w:rFonts w:asciiTheme="minorHAnsi" w:eastAsiaTheme="minorEastAsia" w:hAnsiTheme="minorHAnsi" w:cstheme="minorBidi"/>
                <w:sz w:val="22"/>
                <w:lang w:eastAsia="fi-FI"/>
              </w:rPr>
              <w:tab/>
            </w:r>
            <w:r w:rsidR="00A25801" w:rsidRPr="002850E8">
              <w:rPr>
                <w:rStyle w:val="Hyperlinkki"/>
              </w:rPr>
              <w:t>Asiakkuusasiakirja</w:t>
            </w:r>
            <w:r w:rsidR="00A25801">
              <w:rPr>
                <w:webHidden/>
              </w:rPr>
              <w:tab/>
            </w:r>
            <w:r w:rsidR="00A25801">
              <w:rPr>
                <w:webHidden/>
              </w:rPr>
              <w:fldChar w:fldCharType="begin"/>
            </w:r>
            <w:r w:rsidR="00A25801">
              <w:rPr>
                <w:webHidden/>
              </w:rPr>
              <w:instrText xml:space="preserve"> PAGEREF _Toc183086101 \h </w:instrText>
            </w:r>
            <w:r w:rsidR="00A25801">
              <w:rPr>
                <w:webHidden/>
              </w:rPr>
            </w:r>
            <w:r w:rsidR="00A25801">
              <w:rPr>
                <w:webHidden/>
              </w:rPr>
              <w:fldChar w:fldCharType="separate"/>
            </w:r>
            <w:r w:rsidR="00FB7F43">
              <w:rPr>
                <w:webHidden/>
              </w:rPr>
              <w:t>16</w:t>
            </w:r>
            <w:r w:rsidR="00A25801">
              <w:rPr>
                <w:webHidden/>
              </w:rPr>
              <w:fldChar w:fldCharType="end"/>
            </w:r>
          </w:hyperlink>
        </w:p>
        <w:p w14:paraId="25C9FE81" w14:textId="37ACDF65" w:rsidR="00A25801" w:rsidRDefault="00595364">
          <w:pPr>
            <w:pStyle w:val="Sisluet3"/>
            <w:tabs>
              <w:tab w:val="left" w:pos="1933"/>
            </w:tabs>
            <w:rPr>
              <w:rFonts w:asciiTheme="minorHAnsi" w:eastAsiaTheme="minorEastAsia" w:hAnsiTheme="minorHAnsi" w:cstheme="minorBidi"/>
              <w:sz w:val="22"/>
              <w:lang w:eastAsia="fi-FI"/>
            </w:rPr>
          </w:pPr>
          <w:hyperlink w:anchor="_Toc183086102" w:history="1">
            <w:r w:rsidR="00A25801" w:rsidRPr="002850E8">
              <w:rPr>
                <w:rStyle w:val="Hyperlinkki"/>
              </w:rPr>
              <w:t>6.2.2</w:t>
            </w:r>
            <w:r w:rsidR="00A25801">
              <w:rPr>
                <w:rFonts w:asciiTheme="minorHAnsi" w:eastAsiaTheme="minorEastAsia" w:hAnsiTheme="minorHAnsi" w:cstheme="minorBidi"/>
                <w:sz w:val="22"/>
                <w:lang w:eastAsia="fi-FI"/>
              </w:rPr>
              <w:tab/>
            </w:r>
            <w:r w:rsidR="00A25801" w:rsidRPr="002850E8">
              <w:rPr>
                <w:rStyle w:val="Hyperlinkki"/>
              </w:rPr>
              <w:t>Asia-asiakirja</w:t>
            </w:r>
            <w:r w:rsidR="00A25801">
              <w:rPr>
                <w:webHidden/>
              </w:rPr>
              <w:tab/>
            </w:r>
            <w:r w:rsidR="00A25801">
              <w:rPr>
                <w:webHidden/>
              </w:rPr>
              <w:fldChar w:fldCharType="begin"/>
            </w:r>
            <w:r w:rsidR="00A25801">
              <w:rPr>
                <w:webHidden/>
              </w:rPr>
              <w:instrText xml:space="preserve"> PAGEREF _Toc183086102 \h </w:instrText>
            </w:r>
            <w:r w:rsidR="00A25801">
              <w:rPr>
                <w:webHidden/>
              </w:rPr>
            </w:r>
            <w:r w:rsidR="00A25801">
              <w:rPr>
                <w:webHidden/>
              </w:rPr>
              <w:fldChar w:fldCharType="separate"/>
            </w:r>
            <w:r w:rsidR="00FB7F43">
              <w:rPr>
                <w:webHidden/>
              </w:rPr>
              <w:t>17</w:t>
            </w:r>
            <w:r w:rsidR="00A25801">
              <w:rPr>
                <w:webHidden/>
              </w:rPr>
              <w:fldChar w:fldCharType="end"/>
            </w:r>
          </w:hyperlink>
        </w:p>
        <w:p w14:paraId="51356916" w14:textId="74E1E527" w:rsidR="00A25801" w:rsidRDefault="00595364">
          <w:pPr>
            <w:pStyle w:val="Sisluet3"/>
            <w:tabs>
              <w:tab w:val="left" w:pos="1933"/>
            </w:tabs>
            <w:rPr>
              <w:rFonts w:asciiTheme="minorHAnsi" w:eastAsiaTheme="minorEastAsia" w:hAnsiTheme="minorHAnsi" w:cstheme="minorBidi"/>
              <w:sz w:val="22"/>
              <w:lang w:eastAsia="fi-FI"/>
            </w:rPr>
          </w:pPr>
          <w:hyperlink w:anchor="_Toc183086103" w:history="1">
            <w:r w:rsidR="00A25801" w:rsidRPr="002850E8">
              <w:rPr>
                <w:rStyle w:val="Hyperlinkki"/>
              </w:rPr>
              <w:t>6.2.3</w:t>
            </w:r>
            <w:r w:rsidR="00A25801">
              <w:rPr>
                <w:rFonts w:asciiTheme="minorHAnsi" w:eastAsiaTheme="minorEastAsia" w:hAnsiTheme="minorHAnsi" w:cstheme="minorBidi"/>
                <w:sz w:val="22"/>
                <w:lang w:eastAsia="fi-FI"/>
              </w:rPr>
              <w:tab/>
            </w:r>
            <w:r w:rsidR="00A25801" w:rsidRPr="002850E8">
              <w:rPr>
                <w:rStyle w:val="Hyperlinkki"/>
              </w:rPr>
              <w:t>Vanha asiakasasiakirja ja vanha liiteasiakirja</w:t>
            </w:r>
            <w:r w:rsidR="00A25801">
              <w:rPr>
                <w:webHidden/>
              </w:rPr>
              <w:tab/>
            </w:r>
            <w:r w:rsidR="00A25801">
              <w:rPr>
                <w:webHidden/>
              </w:rPr>
              <w:fldChar w:fldCharType="begin"/>
            </w:r>
            <w:r w:rsidR="00A25801">
              <w:rPr>
                <w:webHidden/>
              </w:rPr>
              <w:instrText xml:space="preserve"> PAGEREF _Toc183086103 \h </w:instrText>
            </w:r>
            <w:r w:rsidR="00A25801">
              <w:rPr>
                <w:webHidden/>
              </w:rPr>
            </w:r>
            <w:r w:rsidR="00A25801">
              <w:rPr>
                <w:webHidden/>
              </w:rPr>
              <w:fldChar w:fldCharType="separate"/>
            </w:r>
            <w:r w:rsidR="00FB7F43">
              <w:rPr>
                <w:webHidden/>
              </w:rPr>
              <w:t>17</w:t>
            </w:r>
            <w:r w:rsidR="00A25801">
              <w:rPr>
                <w:webHidden/>
              </w:rPr>
              <w:fldChar w:fldCharType="end"/>
            </w:r>
          </w:hyperlink>
        </w:p>
        <w:p w14:paraId="090D631D" w14:textId="16FF993E" w:rsidR="00A25801" w:rsidRDefault="00595364">
          <w:pPr>
            <w:pStyle w:val="Sisluet3"/>
            <w:tabs>
              <w:tab w:val="left" w:pos="1933"/>
            </w:tabs>
            <w:rPr>
              <w:rFonts w:asciiTheme="minorHAnsi" w:eastAsiaTheme="minorEastAsia" w:hAnsiTheme="minorHAnsi" w:cstheme="minorBidi"/>
              <w:sz w:val="22"/>
              <w:lang w:eastAsia="fi-FI"/>
            </w:rPr>
          </w:pPr>
          <w:hyperlink w:anchor="_Toc183086104" w:history="1">
            <w:r w:rsidR="00A25801" w:rsidRPr="002850E8">
              <w:rPr>
                <w:rStyle w:val="Hyperlinkki"/>
              </w:rPr>
              <w:t>6.2.4</w:t>
            </w:r>
            <w:r w:rsidR="00A25801">
              <w:rPr>
                <w:rFonts w:asciiTheme="minorHAnsi" w:eastAsiaTheme="minorEastAsia" w:hAnsiTheme="minorHAnsi" w:cstheme="minorBidi"/>
                <w:sz w:val="22"/>
                <w:lang w:eastAsia="fi-FI"/>
              </w:rPr>
              <w:tab/>
            </w:r>
            <w:r w:rsidR="00A25801" w:rsidRPr="002850E8">
              <w:rPr>
                <w:rStyle w:val="Hyperlinkki"/>
              </w:rPr>
              <w:t>Ensimmäisen vaiheen asiakirja ja  ensimmäisen vaiheen liiteasiakirja</w:t>
            </w:r>
            <w:r w:rsidR="00A25801">
              <w:rPr>
                <w:webHidden/>
              </w:rPr>
              <w:tab/>
            </w:r>
            <w:r w:rsidR="00A25801">
              <w:rPr>
                <w:webHidden/>
              </w:rPr>
              <w:fldChar w:fldCharType="begin"/>
            </w:r>
            <w:r w:rsidR="00A25801">
              <w:rPr>
                <w:webHidden/>
              </w:rPr>
              <w:instrText xml:space="preserve"> PAGEREF _Toc183086104 \h </w:instrText>
            </w:r>
            <w:r w:rsidR="00A25801">
              <w:rPr>
                <w:webHidden/>
              </w:rPr>
            </w:r>
            <w:r w:rsidR="00A25801">
              <w:rPr>
                <w:webHidden/>
              </w:rPr>
              <w:fldChar w:fldCharType="separate"/>
            </w:r>
            <w:r w:rsidR="00FB7F43">
              <w:rPr>
                <w:webHidden/>
              </w:rPr>
              <w:t>17</w:t>
            </w:r>
            <w:r w:rsidR="00A25801">
              <w:rPr>
                <w:webHidden/>
              </w:rPr>
              <w:fldChar w:fldCharType="end"/>
            </w:r>
          </w:hyperlink>
        </w:p>
        <w:p w14:paraId="619FF526" w14:textId="119C811C" w:rsidR="00A25801" w:rsidRDefault="00595364">
          <w:pPr>
            <w:pStyle w:val="Sisluet3"/>
            <w:tabs>
              <w:tab w:val="left" w:pos="1933"/>
            </w:tabs>
            <w:rPr>
              <w:rFonts w:asciiTheme="minorHAnsi" w:eastAsiaTheme="minorEastAsia" w:hAnsiTheme="minorHAnsi" w:cstheme="minorBidi"/>
              <w:sz w:val="22"/>
              <w:lang w:eastAsia="fi-FI"/>
            </w:rPr>
          </w:pPr>
          <w:hyperlink w:anchor="_Toc183086105" w:history="1">
            <w:r w:rsidR="00A25801" w:rsidRPr="002850E8">
              <w:rPr>
                <w:rStyle w:val="Hyperlinkki"/>
              </w:rPr>
              <w:t>6.2.5</w:t>
            </w:r>
            <w:r w:rsidR="00A25801">
              <w:rPr>
                <w:rFonts w:asciiTheme="minorHAnsi" w:eastAsiaTheme="minorEastAsia" w:hAnsiTheme="minorHAnsi" w:cstheme="minorBidi"/>
                <w:sz w:val="22"/>
                <w:lang w:eastAsia="fi-FI"/>
              </w:rPr>
              <w:tab/>
            </w:r>
            <w:r w:rsidR="00A25801" w:rsidRPr="002850E8">
              <w:rPr>
                <w:rStyle w:val="Hyperlinkki"/>
              </w:rPr>
              <w:t>Toisen vaiheen asiakasasiakirja ja  toisen vaiheen liiteasiakirja</w:t>
            </w:r>
            <w:r w:rsidR="00A25801">
              <w:rPr>
                <w:webHidden/>
              </w:rPr>
              <w:tab/>
            </w:r>
            <w:r w:rsidR="00A25801">
              <w:rPr>
                <w:webHidden/>
              </w:rPr>
              <w:fldChar w:fldCharType="begin"/>
            </w:r>
            <w:r w:rsidR="00A25801">
              <w:rPr>
                <w:webHidden/>
              </w:rPr>
              <w:instrText xml:space="preserve"> PAGEREF _Toc183086105 \h </w:instrText>
            </w:r>
            <w:r w:rsidR="00A25801">
              <w:rPr>
                <w:webHidden/>
              </w:rPr>
            </w:r>
            <w:r w:rsidR="00A25801">
              <w:rPr>
                <w:webHidden/>
              </w:rPr>
              <w:fldChar w:fldCharType="separate"/>
            </w:r>
            <w:r w:rsidR="00FB7F43">
              <w:rPr>
                <w:webHidden/>
              </w:rPr>
              <w:t>17</w:t>
            </w:r>
            <w:r w:rsidR="00A25801">
              <w:rPr>
                <w:webHidden/>
              </w:rPr>
              <w:fldChar w:fldCharType="end"/>
            </w:r>
          </w:hyperlink>
        </w:p>
        <w:p w14:paraId="508C93B0" w14:textId="128D2842" w:rsidR="00A25801" w:rsidRDefault="00595364">
          <w:pPr>
            <w:pStyle w:val="Sisluet3"/>
            <w:tabs>
              <w:tab w:val="left" w:pos="1933"/>
            </w:tabs>
            <w:rPr>
              <w:rFonts w:asciiTheme="minorHAnsi" w:eastAsiaTheme="minorEastAsia" w:hAnsiTheme="minorHAnsi" w:cstheme="minorBidi"/>
              <w:sz w:val="22"/>
              <w:lang w:eastAsia="fi-FI"/>
            </w:rPr>
          </w:pPr>
          <w:hyperlink w:anchor="_Toc183086106" w:history="1">
            <w:r w:rsidR="00A25801" w:rsidRPr="002850E8">
              <w:rPr>
                <w:rStyle w:val="Hyperlinkki"/>
              </w:rPr>
              <w:t>6.2.6</w:t>
            </w:r>
            <w:r w:rsidR="00A25801">
              <w:rPr>
                <w:rFonts w:asciiTheme="minorHAnsi" w:eastAsiaTheme="minorEastAsia" w:hAnsiTheme="minorHAnsi" w:cstheme="minorBidi"/>
                <w:sz w:val="22"/>
                <w:lang w:eastAsia="fi-FI"/>
              </w:rPr>
              <w:tab/>
            </w:r>
            <w:r w:rsidR="00A25801" w:rsidRPr="002850E8">
              <w:rPr>
                <w:rStyle w:val="Hyperlinkki"/>
              </w:rPr>
              <w:t>Kertomusmerkintä</w:t>
            </w:r>
            <w:r w:rsidR="00A25801">
              <w:rPr>
                <w:webHidden/>
              </w:rPr>
              <w:tab/>
            </w:r>
            <w:r w:rsidR="00A25801">
              <w:rPr>
                <w:webHidden/>
              </w:rPr>
              <w:fldChar w:fldCharType="begin"/>
            </w:r>
            <w:r w:rsidR="00A25801">
              <w:rPr>
                <w:webHidden/>
              </w:rPr>
              <w:instrText xml:space="preserve"> PAGEREF _Toc183086106 \h </w:instrText>
            </w:r>
            <w:r w:rsidR="00A25801">
              <w:rPr>
                <w:webHidden/>
              </w:rPr>
            </w:r>
            <w:r w:rsidR="00A25801">
              <w:rPr>
                <w:webHidden/>
              </w:rPr>
              <w:fldChar w:fldCharType="separate"/>
            </w:r>
            <w:r w:rsidR="00FB7F43">
              <w:rPr>
                <w:webHidden/>
              </w:rPr>
              <w:t>17</w:t>
            </w:r>
            <w:r w:rsidR="00A25801">
              <w:rPr>
                <w:webHidden/>
              </w:rPr>
              <w:fldChar w:fldCharType="end"/>
            </w:r>
          </w:hyperlink>
        </w:p>
        <w:p w14:paraId="3C0A9B75" w14:textId="673AAB22" w:rsidR="00A25801" w:rsidRDefault="00595364">
          <w:pPr>
            <w:pStyle w:val="Sisluet3"/>
            <w:tabs>
              <w:tab w:val="left" w:pos="1933"/>
            </w:tabs>
            <w:rPr>
              <w:rFonts w:asciiTheme="minorHAnsi" w:eastAsiaTheme="minorEastAsia" w:hAnsiTheme="minorHAnsi" w:cstheme="minorBidi"/>
              <w:sz w:val="22"/>
              <w:lang w:eastAsia="fi-FI"/>
            </w:rPr>
          </w:pPr>
          <w:hyperlink w:anchor="_Toc183086107" w:history="1">
            <w:r w:rsidR="00A25801" w:rsidRPr="002850E8">
              <w:rPr>
                <w:rStyle w:val="Hyperlinkki"/>
              </w:rPr>
              <w:t>6.2.7</w:t>
            </w:r>
            <w:r w:rsidR="00A25801">
              <w:rPr>
                <w:rFonts w:asciiTheme="minorHAnsi" w:eastAsiaTheme="minorEastAsia" w:hAnsiTheme="minorHAnsi" w:cstheme="minorBidi"/>
                <w:sz w:val="22"/>
                <w:lang w:eastAsia="fi-FI"/>
              </w:rPr>
              <w:tab/>
            </w:r>
            <w:r w:rsidR="00A25801" w:rsidRPr="002850E8">
              <w:rPr>
                <w:rStyle w:val="Hyperlinkki"/>
              </w:rPr>
              <w:t>Mitätöivä asiakirja</w:t>
            </w:r>
            <w:r w:rsidR="00A25801">
              <w:rPr>
                <w:webHidden/>
              </w:rPr>
              <w:tab/>
            </w:r>
            <w:r w:rsidR="00A25801">
              <w:rPr>
                <w:webHidden/>
              </w:rPr>
              <w:fldChar w:fldCharType="begin"/>
            </w:r>
            <w:r w:rsidR="00A25801">
              <w:rPr>
                <w:webHidden/>
              </w:rPr>
              <w:instrText xml:space="preserve"> PAGEREF _Toc183086107 \h </w:instrText>
            </w:r>
            <w:r w:rsidR="00A25801">
              <w:rPr>
                <w:webHidden/>
              </w:rPr>
            </w:r>
            <w:r w:rsidR="00A25801">
              <w:rPr>
                <w:webHidden/>
              </w:rPr>
              <w:fldChar w:fldCharType="separate"/>
            </w:r>
            <w:r w:rsidR="00FB7F43">
              <w:rPr>
                <w:webHidden/>
              </w:rPr>
              <w:t>18</w:t>
            </w:r>
            <w:r w:rsidR="00A25801">
              <w:rPr>
                <w:webHidden/>
              </w:rPr>
              <w:fldChar w:fldCharType="end"/>
            </w:r>
          </w:hyperlink>
        </w:p>
        <w:p w14:paraId="7DFAAD25" w14:textId="5A81953E" w:rsidR="00A25801" w:rsidRDefault="00595364">
          <w:pPr>
            <w:pStyle w:val="Sisluet3"/>
            <w:tabs>
              <w:tab w:val="left" w:pos="1933"/>
            </w:tabs>
            <w:rPr>
              <w:rFonts w:asciiTheme="minorHAnsi" w:eastAsiaTheme="minorEastAsia" w:hAnsiTheme="minorHAnsi" w:cstheme="minorBidi"/>
              <w:sz w:val="22"/>
              <w:lang w:eastAsia="fi-FI"/>
            </w:rPr>
          </w:pPr>
          <w:hyperlink w:anchor="_Toc183086108" w:history="1">
            <w:r w:rsidR="00A25801" w:rsidRPr="002850E8">
              <w:rPr>
                <w:rStyle w:val="Hyperlinkki"/>
              </w:rPr>
              <w:t>6.2.8</w:t>
            </w:r>
            <w:r w:rsidR="00A25801">
              <w:rPr>
                <w:rFonts w:asciiTheme="minorHAnsi" w:eastAsiaTheme="minorEastAsia" w:hAnsiTheme="minorHAnsi" w:cstheme="minorBidi"/>
                <w:sz w:val="22"/>
                <w:lang w:eastAsia="fi-FI"/>
              </w:rPr>
              <w:tab/>
            </w:r>
            <w:r w:rsidR="00A25801" w:rsidRPr="002850E8">
              <w:rPr>
                <w:rStyle w:val="Hyperlinkki"/>
              </w:rPr>
              <w:t>Sosiaalihuollon luovutuslupa-asiakirja</w:t>
            </w:r>
            <w:r w:rsidR="00A25801">
              <w:rPr>
                <w:webHidden/>
              </w:rPr>
              <w:tab/>
            </w:r>
            <w:r w:rsidR="00A25801">
              <w:rPr>
                <w:webHidden/>
              </w:rPr>
              <w:fldChar w:fldCharType="begin"/>
            </w:r>
            <w:r w:rsidR="00A25801">
              <w:rPr>
                <w:webHidden/>
              </w:rPr>
              <w:instrText xml:space="preserve"> PAGEREF _Toc183086108 \h </w:instrText>
            </w:r>
            <w:r w:rsidR="00A25801">
              <w:rPr>
                <w:webHidden/>
              </w:rPr>
            </w:r>
            <w:r w:rsidR="00A25801">
              <w:rPr>
                <w:webHidden/>
              </w:rPr>
              <w:fldChar w:fldCharType="separate"/>
            </w:r>
            <w:r w:rsidR="00FB7F43">
              <w:rPr>
                <w:webHidden/>
              </w:rPr>
              <w:t>18</w:t>
            </w:r>
            <w:r w:rsidR="00A25801">
              <w:rPr>
                <w:webHidden/>
              </w:rPr>
              <w:fldChar w:fldCharType="end"/>
            </w:r>
          </w:hyperlink>
        </w:p>
        <w:p w14:paraId="14D155E3" w14:textId="3B55924D" w:rsidR="00A25801" w:rsidRDefault="00595364">
          <w:pPr>
            <w:pStyle w:val="Sisluet3"/>
            <w:tabs>
              <w:tab w:val="left" w:pos="1933"/>
            </w:tabs>
            <w:rPr>
              <w:rFonts w:asciiTheme="minorHAnsi" w:eastAsiaTheme="minorEastAsia" w:hAnsiTheme="minorHAnsi" w:cstheme="minorBidi"/>
              <w:sz w:val="22"/>
              <w:lang w:eastAsia="fi-FI"/>
            </w:rPr>
          </w:pPr>
          <w:hyperlink w:anchor="_Toc183086109" w:history="1">
            <w:r w:rsidR="00A25801" w:rsidRPr="002850E8">
              <w:rPr>
                <w:rStyle w:val="Hyperlinkki"/>
              </w:rPr>
              <w:t>6.2.9</w:t>
            </w:r>
            <w:r w:rsidR="00A25801">
              <w:rPr>
                <w:rFonts w:asciiTheme="minorHAnsi" w:eastAsiaTheme="minorEastAsia" w:hAnsiTheme="minorHAnsi" w:cstheme="minorBidi"/>
                <w:sz w:val="22"/>
                <w:lang w:eastAsia="fi-FI"/>
              </w:rPr>
              <w:tab/>
            </w:r>
            <w:r w:rsidR="00A25801" w:rsidRPr="002850E8">
              <w:rPr>
                <w:rStyle w:val="Hyperlinkki"/>
              </w:rPr>
              <w:t>Sosiaalihuollon kieltoasiakirja</w:t>
            </w:r>
            <w:r w:rsidR="00A25801">
              <w:rPr>
                <w:webHidden/>
              </w:rPr>
              <w:tab/>
            </w:r>
            <w:r w:rsidR="00A25801">
              <w:rPr>
                <w:webHidden/>
              </w:rPr>
              <w:fldChar w:fldCharType="begin"/>
            </w:r>
            <w:r w:rsidR="00A25801">
              <w:rPr>
                <w:webHidden/>
              </w:rPr>
              <w:instrText xml:space="preserve"> PAGEREF _Toc183086109 \h </w:instrText>
            </w:r>
            <w:r w:rsidR="00A25801">
              <w:rPr>
                <w:webHidden/>
              </w:rPr>
            </w:r>
            <w:r w:rsidR="00A25801">
              <w:rPr>
                <w:webHidden/>
              </w:rPr>
              <w:fldChar w:fldCharType="separate"/>
            </w:r>
            <w:r w:rsidR="00FB7F43">
              <w:rPr>
                <w:webHidden/>
              </w:rPr>
              <w:t>18</w:t>
            </w:r>
            <w:r w:rsidR="00A25801">
              <w:rPr>
                <w:webHidden/>
              </w:rPr>
              <w:fldChar w:fldCharType="end"/>
            </w:r>
          </w:hyperlink>
        </w:p>
        <w:p w14:paraId="3DD8993E" w14:textId="57B3B829" w:rsidR="00A25801" w:rsidRDefault="00595364">
          <w:pPr>
            <w:pStyle w:val="Sisluet1"/>
            <w:rPr>
              <w:rFonts w:asciiTheme="minorHAnsi" w:eastAsiaTheme="minorEastAsia" w:hAnsiTheme="minorHAnsi" w:cstheme="minorBidi"/>
              <w:sz w:val="22"/>
              <w:lang w:eastAsia="fi-FI"/>
            </w:rPr>
          </w:pPr>
          <w:hyperlink w:anchor="_Toc183086110" w:history="1">
            <w:r w:rsidR="00A25801" w:rsidRPr="002850E8">
              <w:rPr>
                <w:rStyle w:val="Hyperlinkki"/>
              </w:rPr>
              <w:t>7</w:t>
            </w:r>
            <w:r w:rsidR="00A25801">
              <w:rPr>
                <w:rFonts w:asciiTheme="minorHAnsi" w:eastAsiaTheme="minorEastAsia" w:hAnsiTheme="minorHAnsi" w:cstheme="minorBidi"/>
                <w:sz w:val="22"/>
                <w:lang w:eastAsia="fi-FI"/>
              </w:rPr>
              <w:tab/>
            </w:r>
            <w:r w:rsidR="00A25801" w:rsidRPr="002850E8">
              <w:rPr>
                <w:rStyle w:val="Hyperlinkki"/>
              </w:rPr>
              <w:t>Sosiaalihuollon asiakastietovarannon ja Tahdonilmaisupalvelun siirtokehykset</w:t>
            </w:r>
            <w:r w:rsidR="00A25801">
              <w:rPr>
                <w:webHidden/>
              </w:rPr>
              <w:tab/>
            </w:r>
            <w:r w:rsidR="00A25801">
              <w:rPr>
                <w:webHidden/>
              </w:rPr>
              <w:fldChar w:fldCharType="begin"/>
            </w:r>
            <w:r w:rsidR="00A25801">
              <w:rPr>
                <w:webHidden/>
              </w:rPr>
              <w:instrText xml:space="preserve"> PAGEREF _Toc183086110 \h </w:instrText>
            </w:r>
            <w:r w:rsidR="00A25801">
              <w:rPr>
                <w:webHidden/>
              </w:rPr>
            </w:r>
            <w:r w:rsidR="00A25801">
              <w:rPr>
                <w:webHidden/>
              </w:rPr>
              <w:fldChar w:fldCharType="separate"/>
            </w:r>
            <w:r w:rsidR="00FB7F43">
              <w:rPr>
                <w:webHidden/>
              </w:rPr>
              <w:t>19</w:t>
            </w:r>
            <w:r w:rsidR="00A25801">
              <w:rPr>
                <w:webHidden/>
              </w:rPr>
              <w:fldChar w:fldCharType="end"/>
            </w:r>
          </w:hyperlink>
        </w:p>
        <w:p w14:paraId="397BA6B5" w14:textId="3DBD1C5C" w:rsidR="00A25801" w:rsidRDefault="00595364">
          <w:pPr>
            <w:pStyle w:val="Sisluet2"/>
            <w:tabs>
              <w:tab w:val="left" w:pos="1145"/>
            </w:tabs>
            <w:rPr>
              <w:rFonts w:asciiTheme="minorHAnsi" w:eastAsiaTheme="minorEastAsia" w:hAnsiTheme="minorHAnsi" w:cstheme="minorBidi"/>
              <w:sz w:val="22"/>
              <w:lang w:eastAsia="fi-FI"/>
            </w:rPr>
          </w:pPr>
          <w:hyperlink w:anchor="_Toc183086111" w:history="1">
            <w:r w:rsidR="00A25801" w:rsidRPr="002850E8">
              <w:rPr>
                <w:rStyle w:val="Hyperlinkki"/>
                <w:lang w:val="en-US"/>
              </w:rPr>
              <w:t>7.1</w:t>
            </w:r>
            <w:r w:rsidR="00A25801">
              <w:rPr>
                <w:rFonts w:asciiTheme="minorHAnsi" w:eastAsiaTheme="minorEastAsia" w:hAnsiTheme="minorHAnsi" w:cstheme="minorBidi"/>
                <w:sz w:val="22"/>
                <w:lang w:eastAsia="fi-FI"/>
              </w:rPr>
              <w:tab/>
            </w:r>
            <w:r w:rsidR="00A25801" w:rsidRPr="002850E8">
              <w:rPr>
                <w:rStyle w:val="Hyperlinkki"/>
                <w:lang w:val="en-US"/>
              </w:rPr>
              <w:t>Send Message Payload (MCCI_MT000100UV01)</w:t>
            </w:r>
            <w:r w:rsidR="00A25801">
              <w:rPr>
                <w:webHidden/>
              </w:rPr>
              <w:tab/>
            </w:r>
            <w:r w:rsidR="00A25801">
              <w:rPr>
                <w:webHidden/>
              </w:rPr>
              <w:fldChar w:fldCharType="begin"/>
            </w:r>
            <w:r w:rsidR="00A25801">
              <w:rPr>
                <w:webHidden/>
              </w:rPr>
              <w:instrText xml:space="preserve"> PAGEREF _Toc183086111 \h </w:instrText>
            </w:r>
            <w:r w:rsidR="00A25801">
              <w:rPr>
                <w:webHidden/>
              </w:rPr>
            </w:r>
            <w:r w:rsidR="00A25801">
              <w:rPr>
                <w:webHidden/>
              </w:rPr>
              <w:fldChar w:fldCharType="separate"/>
            </w:r>
            <w:r w:rsidR="00FB7F43">
              <w:rPr>
                <w:webHidden/>
              </w:rPr>
              <w:t>19</w:t>
            </w:r>
            <w:r w:rsidR="00A25801">
              <w:rPr>
                <w:webHidden/>
              </w:rPr>
              <w:fldChar w:fldCharType="end"/>
            </w:r>
          </w:hyperlink>
        </w:p>
        <w:p w14:paraId="57B736A8" w14:textId="453773D0" w:rsidR="00A25801" w:rsidRDefault="00595364">
          <w:pPr>
            <w:pStyle w:val="Sisluet2"/>
            <w:tabs>
              <w:tab w:val="left" w:pos="1145"/>
            </w:tabs>
            <w:rPr>
              <w:rFonts w:asciiTheme="minorHAnsi" w:eastAsiaTheme="minorEastAsia" w:hAnsiTheme="minorHAnsi" w:cstheme="minorBidi"/>
              <w:sz w:val="22"/>
              <w:lang w:eastAsia="fi-FI"/>
            </w:rPr>
          </w:pPr>
          <w:hyperlink w:anchor="_Toc183086112" w:history="1">
            <w:r w:rsidR="00A25801" w:rsidRPr="002850E8">
              <w:rPr>
                <w:rStyle w:val="Hyperlinkki"/>
                <w:lang w:val="en-US"/>
              </w:rPr>
              <w:t>7.2</w:t>
            </w:r>
            <w:r w:rsidR="00A25801">
              <w:rPr>
                <w:rFonts w:asciiTheme="minorHAnsi" w:eastAsiaTheme="minorEastAsia" w:hAnsiTheme="minorHAnsi" w:cstheme="minorBidi"/>
                <w:sz w:val="22"/>
                <w:lang w:eastAsia="fi-FI"/>
              </w:rPr>
              <w:tab/>
            </w:r>
            <w:r w:rsidR="00A25801" w:rsidRPr="002850E8">
              <w:rPr>
                <w:rStyle w:val="Hyperlinkki"/>
                <w:lang w:val="en-US"/>
              </w:rPr>
              <w:t>Application Level Acknowledgement (MCCI_MT000300UV01)</w:t>
            </w:r>
            <w:r w:rsidR="00A25801">
              <w:rPr>
                <w:webHidden/>
              </w:rPr>
              <w:tab/>
            </w:r>
            <w:r w:rsidR="00A25801">
              <w:rPr>
                <w:webHidden/>
              </w:rPr>
              <w:fldChar w:fldCharType="begin"/>
            </w:r>
            <w:r w:rsidR="00A25801">
              <w:rPr>
                <w:webHidden/>
              </w:rPr>
              <w:instrText xml:space="preserve"> PAGEREF _Toc183086112 \h </w:instrText>
            </w:r>
            <w:r w:rsidR="00A25801">
              <w:rPr>
                <w:webHidden/>
              </w:rPr>
            </w:r>
            <w:r w:rsidR="00A25801">
              <w:rPr>
                <w:webHidden/>
              </w:rPr>
              <w:fldChar w:fldCharType="separate"/>
            </w:r>
            <w:r w:rsidR="00FB7F43">
              <w:rPr>
                <w:webHidden/>
              </w:rPr>
              <w:t>24</w:t>
            </w:r>
            <w:r w:rsidR="00A25801">
              <w:rPr>
                <w:webHidden/>
              </w:rPr>
              <w:fldChar w:fldCharType="end"/>
            </w:r>
          </w:hyperlink>
        </w:p>
        <w:p w14:paraId="2AB8C11F" w14:textId="139AB557" w:rsidR="00A25801" w:rsidRDefault="00595364">
          <w:pPr>
            <w:pStyle w:val="Sisluet2"/>
            <w:tabs>
              <w:tab w:val="left" w:pos="1145"/>
            </w:tabs>
            <w:rPr>
              <w:rFonts w:asciiTheme="minorHAnsi" w:eastAsiaTheme="minorEastAsia" w:hAnsiTheme="minorHAnsi" w:cstheme="minorBidi"/>
              <w:sz w:val="22"/>
              <w:lang w:eastAsia="fi-FI"/>
            </w:rPr>
          </w:pPr>
          <w:hyperlink w:anchor="_Toc183086113" w:history="1">
            <w:r w:rsidR="00A25801" w:rsidRPr="002850E8">
              <w:rPr>
                <w:rStyle w:val="Hyperlinkki"/>
                <w:lang w:val="en-US"/>
              </w:rPr>
              <w:t>7.3</w:t>
            </w:r>
            <w:r w:rsidR="00A25801">
              <w:rPr>
                <w:rFonts w:asciiTheme="minorHAnsi" w:eastAsiaTheme="minorEastAsia" w:hAnsiTheme="minorHAnsi" w:cstheme="minorBidi"/>
                <w:sz w:val="22"/>
                <w:lang w:eastAsia="fi-FI"/>
              </w:rPr>
              <w:tab/>
            </w:r>
            <w:r w:rsidR="00A25801" w:rsidRPr="002850E8">
              <w:rPr>
                <w:rStyle w:val="Hyperlinkki"/>
                <w:lang w:val="en-US"/>
              </w:rPr>
              <w:t>Send Accept Acknowledgement (MCCI_MT000200UV01)</w:t>
            </w:r>
            <w:r w:rsidR="00A25801">
              <w:rPr>
                <w:webHidden/>
              </w:rPr>
              <w:tab/>
            </w:r>
            <w:r w:rsidR="00A25801">
              <w:rPr>
                <w:webHidden/>
              </w:rPr>
              <w:fldChar w:fldCharType="begin"/>
            </w:r>
            <w:r w:rsidR="00A25801">
              <w:rPr>
                <w:webHidden/>
              </w:rPr>
              <w:instrText xml:space="preserve"> PAGEREF _Toc183086113 \h </w:instrText>
            </w:r>
            <w:r w:rsidR="00A25801">
              <w:rPr>
                <w:webHidden/>
              </w:rPr>
            </w:r>
            <w:r w:rsidR="00A25801">
              <w:rPr>
                <w:webHidden/>
              </w:rPr>
              <w:fldChar w:fldCharType="separate"/>
            </w:r>
            <w:r w:rsidR="00FB7F43">
              <w:rPr>
                <w:webHidden/>
              </w:rPr>
              <w:t>31</w:t>
            </w:r>
            <w:r w:rsidR="00A25801">
              <w:rPr>
                <w:webHidden/>
              </w:rPr>
              <w:fldChar w:fldCharType="end"/>
            </w:r>
          </w:hyperlink>
        </w:p>
        <w:p w14:paraId="0CD57FEE" w14:textId="5A29DA4A" w:rsidR="00A25801" w:rsidRDefault="00595364">
          <w:pPr>
            <w:pStyle w:val="Sisluet1"/>
            <w:rPr>
              <w:rFonts w:asciiTheme="minorHAnsi" w:eastAsiaTheme="minorEastAsia" w:hAnsiTheme="minorHAnsi" w:cstheme="minorBidi"/>
              <w:sz w:val="22"/>
              <w:lang w:eastAsia="fi-FI"/>
            </w:rPr>
          </w:pPr>
          <w:hyperlink w:anchor="_Toc183086114" w:history="1">
            <w:r w:rsidR="00A25801" w:rsidRPr="002850E8">
              <w:rPr>
                <w:rStyle w:val="Hyperlinkki"/>
              </w:rPr>
              <w:t>8</w:t>
            </w:r>
            <w:r w:rsidR="00A25801">
              <w:rPr>
                <w:rFonts w:asciiTheme="minorHAnsi" w:eastAsiaTheme="minorEastAsia" w:hAnsiTheme="minorHAnsi" w:cstheme="minorBidi"/>
                <w:sz w:val="22"/>
                <w:lang w:eastAsia="fi-FI"/>
              </w:rPr>
              <w:tab/>
            </w:r>
            <w:r w:rsidR="00A25801" w:rsidRPr="002850E8">
              <w:rPr>
                <w:rStyle w:val="Hyperlinkki"/>
              </w:rPr>
              <w:t>Sosiaalihuollon asiakastietovarannon ja Tahdonilmaisupalvelun viestinvälityksen kontrollikehykset</w:t>
            </w:r>
            <w:r w:rsidR="00A25801">
              <w:rPr>
                <w:webHidden/>
              </w:rPr>
              <w:tab/>
            </w:r>
            <w:r w:rsidR="00A25801">
              <w:rPr>
                <w:webHidden/>
              </w:rPr>
              <w:fldChar w:fldCharType="begin"/>
            </w:r>
            <w:r w:rsidR="00A25801">
              <w:rPr>
                <w:webHidden/>
              </w:rPr>
              <w:instrText xml:space="preserve"> PAGEREF _Toc183086114 \h </w:instrText>
            </w:r>
            <w:r w:rsidR="00A25801">
              <w:rPr>
                <w:webHidden/>
              </w:rPr>
            </w:r>
            <w:r w:rsidR="00A25801">
              <w:rPr>
                <w:webHidden/>
              </w:rPr>
              <w:fldChar w:fldCharType="separate"/>
            </w:r>
            <w:r w:rsidR="00FB7F43">
              <w:rPr>
                <w:webHidden/>
              </w:rPr>
              <w:t>38</w:t>
            </w:r>
            <w:r w:rsidR="00A25801">
              <w:rPr>
                <w:webHidden/>
              </w:rPr>
              <w:fldChar w:fldCharType="end"/>
            </w:r>
          </w:hyperlink>
        </w:p>
        <w:p w14:paraId="759993BE" w14:textId="6D3585B1" w:rsidR="00A25801" w:rsidRDefault="00595364">
          <w:pPr>
            <w:pStyle w:val="Sisluet2"/>
            <w:tabs>
              <w:tab w:val="left" w:pos="1145"/>
            </w:tabs>
            <w:rPr>
              <w:rFonts w:asciiTheme="minorHAnsi" w:eastAsiaTheme="minorEastAsia" w:hAnsiTheme="minorHAnsi" w:cstheme="minorBidi"/>
              <w:sz w:val="22"/>
              <w:lang w:eastAsia="fi-FI"/>
            </w:rPr>
          </w:pPr>
          <w:hyperlink w:anchor="_Toc183086115" w:history="1">
            <w:r w:rsidR="00A25801" w:rsidRPr="002850E8">
              <w:rPr>
                <w:rStyle w:val="Hyperlinkki"/>
              </w:rPr>
              <w:t>8.1</w:t>
            </w:r>
            <w:r w:rsidR="00A25801">
              <w:rPr>
                <w:rFonts w:asciiTheme="minorHAnsi" w:eastAsiaTheme="minorEastAsia" w:hAnsiTheme="minorHAnsi" w:cstheme="minorBidi"/>
                <w:sz w:val="22"/>
                <w:lang w:eastAsia="fi-FI"/>
              </w:rPr>
              <w:tab/>
            </w:r>
            <w:r w:rsidR="00A25801" w:rsidRPr="002850E8">
              <w:rPr>
                <w:rStyle w:val="Hyperlinkki"/>
              </w:rPr>
              <w:t>Kontrollikehyksen merkitys ja tietomalli</w:t>
            </w:r>
            <w:r w:rsidR="00A25801">
              <w:rPr>
                <w:webHidden/>
              </w:rPr>
              <w:tab/>
            </w:r>
            <w:r w:rsidR="00A25801">
              <w:rPr>
                <w:webHidden/>
              </w:rPr>
              <w:fldChar w:fldCharType="begin"/>
            </w:r>
            <w:r w:rsidR="00A25801">
              <w:rPr>
                <w:webHidden/>
              </w:rPr>
              <w:instrText xml:space="preserve"> PAGEREF _Toc183086115 \h </w:instrText>
            </w:r>
            <w:r w:rsidR="00A25801">
              <w:rPr>
                <w:webHidden/>
              </w:rPr>
            </w:r>
            <w:r w:rsidR="00A25801">
              <w:rPr>
                <w:webHidden/>
              </w:rPr>
              <w:fldChar w:fldCharType="separate"/>
            </w:r>
            <w:r w:rsidR="00FB7F43">
              <w:rPr>
                <w:webHidden/>
              </w:rPr>
              <w:t>38</w:t>
            </w:r>
            <w:r w:rsidR="00A25801">
              <w:rPr>
                <w:webHidden/>
              </w:rPr>
              <w:fldChar w:fldCharType="end"/>
            </w:r>
          </w:hyperlink>
        </w:p>
        <w:p w14:paraId="1FC5C867" w14:textId="6A6BBBE9" w:rsidR="00A25801" w:rsidRDefault="00595364">
          <w:pPr>
            <w:pStyle w:val="Sisluet2"/>
            <w:tabs>
              <w:tab w:val="left" w:pos="1145"/>
            </w:tabs>
            <w:rPr>
              <w:rFonts w:asciiTheme="minorHAnsi" w:eastAsiaTheme="minorEastAsia" w:hAnsiTheme="minorHAnsi" w:cstheme="minorBidi"/>
              <w:sz w:val="22"/>
              <w:lang w:eastAsia="fi-FI"/>
            </w:rPr>
          </w:pPr>
          <w:hyperlink w:anchor="_Toc183086116" w:history="1">
            <w:r w:rsidR="00A25801" w:rsidRPr="002850E8">
              <w:rPr>
                <w:rStyle w:val="Hyperlinkki"/>
              </w:rPr>
              <w:t>8.2</w:t>
            </w:r>
            <w:r w:rsidR="00A25801">
              <w:rPr>
                <w:rFonts w:asciiTheme="minorHAnsi" w:eastAsiaTheme="minorEastAsia" w:hAnsiTheme="minorHAnsi" w:cstheme="minorBidi"/>
                <w:sz w:val="22"/>
                <w:lang w:eastAsia="fi-FI"/>
              </w:rPr>
              <w:tab/>
            </w:r>
            <w:r w:rsidR="00A25801" w:rsidRPr="002850E8">
              <w:rPr>
                <w:rStyle w:val="Hyperlinkki"/>
              </w:rPr>
              <w:t>Täydennykset yleisiin V3-ohjeisiin</w:t>
            </w:r>
            <w:r w:rsidR="00A25801">
              <w:rPr>
                <w:webHidden/>
              </w:rPr>
              <w:tab/>
            </w:r>
            <w:r w:rsidR="00A25801">
              <w:rPr>
                <w:webHidden/>
              </w:rPr>
              <w:fldChar w:fldCharType="begin"/>
            </w:r>
            <w:r w:rsidR="00A25801">
              <w:rPr>
                <w:webHidden/>
              </w:rPr>
              <w:instrText xml:space="preserve"> PAGEREF _Toc183086116 \h </w:instrText>
            </w:r>
            <w:r w:rsidR="00A25801">
              <w:rPr>
                <w:webHidden/>
              </w:rPr>
            </w:r>
            <w:r w:rsidR="00A25801">
              <w:rPr>
                <w:webHidden/>
              </w:rPr>
              <w:fldChar w:fldCharType="separate"/>
            </w:r>
            <w:r w:rsidR="00FB7F43">
              <w:rPr>
                <w:webHidden/>
              </w:rPr>
              <w:t>38</w:t>
            </w:r>
            <w:r w:rsidR="00A25801">
              <w:rPr>
                <w:webHidden/>
              </w:rPr>
              <w:fldChar w:fldCharType="end"/>
            </w:r>
          </w:hyperlink>
        </w:p>
        <w:p w14:paraId="01A5CBF2" w14:textId="7912BD05" w:rsidR="00A25801" w:rsidRDefault="00595364">
          <w:pPr>
            <w:pStyle w:val="Sisluet2"/>
            <w:tabs>
              <w:tab w:val="left" w:pos="1145"/>
            </w:tabs>
            <w:rPr>
              <w:rFonts w:asciiTheme="minorHAnsi" w:eastAsiaTheme="minorEastAsia" w:hAnsiTheme="minorHAnsi" w:cstheme="minorBidi"/>
              <w:sz w:val="22"/>
              <w:lang w:eastAsia="fi-FI"/>
            </w:rPr>
          </w:pPr>
          <w:hyperlink w:anchor="_Toc183086117" w:history="1">
            <w:r w:rsidR="00A25801" w:rsidRPr="002850E8">
              <w:rPr>
                <w:rStyle w:val="Hyperlinkki"/>
                <w:lang w:val="en-US"/>
              </w:rPr>
              <w:t>8.3</w:t>
            </w:r>
            <w:r w:rsidR="00A25801">
              <w:rPr>
                <w:rFonts w:asciiTheme="minorHAnsi" w:eastAsiaTheme="minorEastAsia" w:hAnsiTheme="minorHAnsi" w:cstheme="minorBidi"/>
                <w:sz w:val="22"/>
                <w:lang w:eastAsia="fi-FI"/>
              </w:rPr>
              <w:tab/>
            </w:r>
            <w:r w:rsidR="00A25801" w:rsidRPr="002850E8">
              <w:rPr>
                <w:rStyle w:val="Hyperlinkki"/>
                <w:lang w:val="en-US"/>
              </w:rPr>
              <w:t>Trigger Event Control Act (MCAI_MT700201UV01)</w:t>
            </w:r>
            <w:r w:rsidR="00A25801">
              <w:rPr>
                <w:webHidden/>
              </w:rPr>
              <w:tab/>
            </w:r>
            <w:r w:rsidR="00A25801">
              <w:rPr>
                <w:webHidden/>
              </w:rPr>
              <w:fldChar w:fldCharType="begin"/>
            </w:r>
            <w:r w:rsidR="00A25801">
              <w:rPr>
                <w:webHidden/>
              </w:rPr>
              <w:instrText xml:space="preserve"> PAGEREF _Toc183086117 \h </w:instrText>
            </w:r>
            <w:r w:rsidR="00A25801">
              <w:rPr>
                <w:webHidden/>
              </w:rPr>
            </w:r>
            <w:r w:rsidR="00A25801">
              <w:rPr>
                <w:webHidden/>
              </w:rPr>
              <w:fldChar w:fldCharType="separate"/>
            </w:r>
            <w:r w:rsidR="00FB7F43">
              <w:rPr>
                <w:webHidden/>
              </w:rPr>
              <w:t>42</w:t>
            </w:r>
            <w:r w:rsidR="00A25801">
              <w:rPr>
                <w:webHidden/>
              </w:rPr>
              <w:fldChar w:fldCharType="end"/>
            </w:r>
          </w:hyperlink>
        </w:p>
        <w:p w14:paraId="508DC30D" w14:textId="2FB25C68" w:rsidR="00A25801" w:rsidRDefault="00595364">
          <w:pPr>
            <w:pStyle w:val="Sisluet2"/>
            <w:tabs>
              <w:tab w:val="left" w:pos="1145"/>
            </w:tabs>
            <w:rPr>
              <w:rFonts w:asciiTheme="minorHAnsi" w:eastAsiaTheme="minorEastAsia" w:hAnsiTheme="minorHAnsi" w:cstheme="minorBidi"/>
              <w:sz w:val="22"/>
              <w:lang w:eastAsia="fi-FI"/>
            </w:rPr>
          </w:pPr>
          <w:hyperlink w:anchor="_Toc183086118" w:history="1">
            <w:r w:rsidR="00A25801" w:rsidRPr="002850E8">
              <w:rPr>
                <w:rStyle w:val="Hyperlinkki"/>
                <w:lang w:val="en-US"/>
              </w:rPr>
              <w:t>8.4</w:t>
            </w:r>
            <w:r w:rsidR="00A25801">
              <w:rPr>
                <w:rFonts w:asciiTheme="minorHAnsi" w:eastAsiaTheme="minorEastAsia" w:hAnsiTheme="minorHAnsi" w:cstheme="minorBidi"/>
                <w:sz w:val="22"/>
                <w:lang w:eastAsia="fi-FI"/>
              </w:rPr>
              <w:tab/>
            </w:r>
            <w:r w:rsidR="00A25801" w:rsidRPr="002850E8">
              <w:rPr>
                <w:rStyle w:val="Hyperlinkki"/>
                <w:lang w:val="en-US"/>
              </w:rPr>
              <w:t>Query Control Act Request: Query By Parameter (QUQI_MT021001UV01)</w:t>
            </w:r>
            <w:r w:rsidR="00A25801">
              <w:rPr>
                <w:webHidden/>
              </w:rPr>
              <w:tab/>
            </w:r>
            <w:r w:rsidR="00A25801">
              <w:rPr>
                <w:webHidden/>
              </w:rPr>
              <w:fldChar w:fldCharType="begin"/>
            </w:r>
            <w:r w:rsidR="00A25801">
              <w:rPr>
                <w:webHidden/>
              </w:rPr>
              <w:instrText xml:space="preserve"> PAGEREF _Toc183086118 \h </w:instrText>
            </w:r>
            <w:r w:rsidR="00A25801">
              <w:rPr>
                <w:webHidden/>
              </w:rPr>
            </w:r>
            <w:r w:rsidR="00A25801">
              <w:rPr>
                <w:webHidden/>
              </w:rPr>
              <w:fldChar w:fldCharType="separate"/>
            </w:r>
            <w:r w:rsidR="00FB7F43">
              <w:rPr>
                <w:webHidden/>
              </w:rPr>
              <w:t>46</w:t>
            </w:r>
            <w:r w:rsidR="00A25801">
              <w:rPr>
                <w:webHidden/>
              </w:rPr>
              <w:fldChar w:fldCharType="end"/>
            </w:r>
          </w:hyperlink>
        </w:p>
        <w:p w14:paraId="6980B625" w14:textId="797D8BFC" w:rsidR="00A25801" w:rsidRDefault="00595364">
          <w:pPr>
            <w:pStyle w:val="Sisluet2"/>
            <w:tabs>
              <w:tab w:val="left" w:pos="1145"/>
            </w:tabs>
            <w:rPr>
              <w:rFonts w:asciiTheme="minorHAnsi" w:eastAsiaTheme="minorEastAsia" w:hAnsiTheme="minorHAnsi" w:cstheme="minorBidi"/>
              <w:sz w:val="22"/>
              <w:lang w:eastAsia="fi-FI"/>
            </w:rPr>
          </w:pPr>
          <w:hyperlink w:anchor="_Toc183086119" w:history="1">
            <w:r w:rsidR="00A25801" w:rsidRPr="002850E8">
              <w:rPr>
                <w:rStyle w:val="Hyperlinkki"/>
                <w:lang w:val="en-US"/>
              </w:rPr>
              <w:t>8.5</w:t>
            </w:r>
            <w:r w:rsidR="00A25801">
              <w:rPr>
                <w:rFonts w:asciiTheme="minorHAnsi" w:eastAsiaTheme="minorEastAsia" w:hAnsiTheme="minorHAnsi" w:cstheme="minorBidi"/>
                <w:sz w:val="22"/>
                <w:lang w:eastAsia="fi-FI"/>
              </w:rPr>
              <w:tab/>
            </w:r>
            <w:r w:rsidR="00A25801" w:rsidRPr="002850E8">
              <w:rPr>
                <w:rStyle w:val="Hyperlinkki"/>
                <w:lang w:val="en-US"/>
              </w:rPr>
              <w:t>Query Control Act Response/Acknowledgement (QUQI_MT120001UV01)</w:t>
            </w:r>
            <w:r w:rsidR="00A25801">
              <w:rPr>
                <w:webHidden/>
              </w:rPr>
              <w:tab/>
            </w:r>
            <w:r w:rsidR="00A25801">
              <w:rPr>
                <w:webHidden/>
              </w:rPr>
              <w:fldChar w:fldCharType="begin"/>
            </w:r>
            <w:r w:rsidR="00A25801">
              <w:rPr>
                <w:webHidden/>
              </w:rPr>
              <w:instrText xml:space="preserve"> PAGEREF _Toc183086119 \h </w:instrText>
            </w:r>
            <w:r w:rsidR="00A25801">
              <w:rPr>
                <w:webHidden/>
              </w:rPr>
            </w:r>
            <w:r w:rsidR="00A25801">
              <w:rPr>
                <w:webHidden/>
              </w:rPr>
              <w:fldChar w:fldCharType="separate"/>
            </w:r>
            <w:r w:rsidR="00FB7F43">
              <w:rPr>
                <w:webHidden/>
              </w:rPr>
              <w:t>53</w:t>
            </w:r>
            <w:r w:rsidR="00A25801">
              <w:rPr>
                <w:webHidden/>
              </w:rPr>
              <w:fldChar w:fldCharType="end"/>
            </w:r>
          </w:hyperlink>
        </w:p>
        <w:p w14:paraId="09D88861" w14:textId="1A804FBD" w:rsidR="00A25801" w:rsidRDefault="00595364">
          <w:pPr>
            <w:pStyle w:val="Sisluet1"/>
            <w:rPr>
              <w:rFonts w:asciiTheme="minorHAnsi" w:eastAsiaTheme="minorEastAsia" w:hAnsiTheme="minorHAnsi" w:cstheme="minorBidi"/>
              <w:sz w:val="22"/>
              <w:lang w:eastAsia="fi-FI"/>
            </w:rPr>
          </w:pPr>
          <w:hyperlink w:anchor="_Toc183086120" w:history="1">
            <w:r w:rsidR="00A25801" w:rsidRPr="002850E8">
              <w:rPr>
                <w:rStyle w:val="Hyperlinkki"/>
              </w:rPr>
              <w:t>9</w:t>
            </w:r>
            <w:r w:rsidR="00A25801">
              <w:rPr>
                <w:rFonts w:asciiTheme="minorHAnsi" w:eastAsiaTheme="minorEastAsia" w:hAnsiTheme="minorHAnsi" w:cstheme="minorBidi"/>
                <w:sz w:val="22"/>
                <w:lang w:eastAsia="fi-FI"/>
              </w:rPr>
              <w:tab/>
            </w:r>
            <w:r w:rsidR="00A25801" w:rsidRPr="002850E8">
              <w:rPr>
                <w:rStyle w:val="Hyperlinkki"/>
              </w:rPr>
              <w:t>Asiakirjojen hallinnan interaktiot ja niissä käytettävä tietosisältö</w:t>
            </w:r>
            <w:r w:rsidR="00A25801">
              <w:rPr>
                <w:webHidden/>
              </w:rPr>
              <w:tab/>
            </w:r>
            <w:r w:rsidR="00A25801">
              <w:rPr>
                <w:webHidden/>
              </w:rPr>
              <w:fldChar w:fldCharType="begin"/>
            </w:r>
            <w:r w:rsidR="00A25801">
              <w:rPr>
                <w:webHidden/>
              </w:rPr>
              <w:instrText xml:space="preserve"> PAGEREF _Toc183086120 \h </w:instrText>
            </w:r>
            <w:r w:rsidR="00A25801">
              <w:rPr>
                <w:webHidden/>
              </w:rPr>
            </w:r>
            <w:r w:rsidR="00A25801">
              <w:rPr>
                <w:webHidden/>
              </w:rPr>
              <w:fldChar w:fldCharType="separate"/>
            </w:r>
            <w:r w:rsidR="00FB7F43">
              <w:rPr>
                <w:webHidden/>
              </w:rPr>
              <w:t>57</w:t>
            </w:r>
            <w:r w:rsidR="00A25801">
              <w:rPr>
                <w:webHidden/>
              </w:rPr>
              <w:fldChar w:fldCharType="end"/>
            </w:r>
          </w:hyperlink>
        </w:p>
        <w:p w14:paraId="52F4AA08" w14:textId="5B90DE94" w:rsidR="00A25801" w:rsidRDefault="00595364">
          <w:pPr>
            <w:pStyle w:val="Sisluet2"/>
            <w:tabs>
              <w:tab w:val="left" w:pos="1145"/>
            </w:tabs>
            <w:rPr>
              <w:rFonts w:asciiTheme="minorHAnsi" w:eastAsiaTheme="minorEastAsia" w:hAnsiTheme="minorHAnsi" w:cstheme="minorBidi"/>
              <w:sz w:val="22"/>
              <w:lang w:eastAsia="fi-FI"/>
            </w:rPr>
          </w:pPr>
          <w:hyperlink w:anchor="_Toc183086121" w:history="1">
            <w:r w:rsidR="00A25801" w:rsidRPr="002850E8">
              <w:rPr>
                <w:rStyle w:val="Hyperlinkki"/>
              </w:rPr>
              <w:t>9.1</w:t>
            </w:r>
            <w:r w:rsidR="00A25801">
              <w:rPr>
                <w:rFonts w:asciiTheme="minorHAnsi" w:eastAsiaTheme="minorEastAsia" w:hAnsiTheme="minorHAnsi" w:cstheme="minorBidi"/>
                <w:sz w:val="22"/>
                <w:lang w:eastAsia="fi-FI"/>
              </w:rPr>
              <w:tab/>
            </w:r>
            <w:r w:rsidR="00A25801" w:rsidRPr="002850E8">
              <w:rPr>
                <w:rStyle w:val="Hyperlinkki"/>
              </w:rPr>
              <w:t>Asiakirjojen hallinnan sanomatyypit</w:t>
            </w:r>
            <w:r w:rsidR="00A25801">
              <w:rPr>
                <w:webHidden/>
              </w:rPr>
              <w:tab/>
            </w:r>
            <w:r w:rsidR="00A25801">
              <w:rPr>
                <w:webHidden/>
              </w:rPr>
              <w:fldChar w:fldCharType="begin"/>
            </w:r>
            <w:r w:rsidR="00A25801">
              <w:rPr>
                <w:webHidden/>
              </w:rPr>
              <w:instrText xml:space="preserve"> PAGEREF _Toc183086121 \h </w:instrText>
            </w:r>
            <w:r w:rsidR="00A25801">
              <w:rPr>
                <w:webHidden/>
              </w:rPr>
            </w:r>
            <w:r w:rsidR="00A25801">
              <w:rPr>
                <w:webHidden/>
              </w:rPr>
              <w:fldChar w:fldCharType="separate"/>
            </w:r>
            <w:r w:rsidR="00FB7F43">
              <w:rPr>
                <w:webHidden/>
              </w:rPr>
              <w:t>57</w:t>
            </w:r>
            <w:r w:rsidR="00A25801">
              <w:rPr>
                <w:webHidden/>
              </w:rPr>
              <w:fldChar w:fldCharType="end"/>
            </w:r>
          </w:hyperlink>
        </w:p>
        <w:p w14:paraId="0F2BE8F9" w14:textId="35AEFC9F" w:rsidR="00A25801" w:rsidRDefault="00595364">
          <w:pPr>
            <w:pStyle w:val="Sisluet3"/>
            <w:tabs>
              <w:tab w:val="left" w:pos="1933"/>
            </w:tabs>
            <w:rPr>
              <w:rFonts w:asciiTheme="minorHAnsi" w:eastAsiaTheme="minorEastAsia" w:hAnsiTheme="minorHAnsi" w:cstheme="minorBidi"/>
              <w:sz w:val="22"/>
              <w:lang w:eastAsia="fi-FI"/>
            </w:rPr>
          </w:pPr>
          <w:hyperlink w:anchor="_Toc183086122" w:history="1">
            <w:r w:rsidR="00A25801" w:rsidRPr="002850E8">
              <w:rPr>
                <w:rStyle w:val="Hyperlinkki"/>
                <w:lang w:val="en-US"/>
              </w:rPr>
              <w:t>9.1.1</w:t>
            </w:r>
            <w:r w:rsidR="00A25801">
              <w:rPr>
                <w:rFonts w:asciiTheme="minorHAnsi" w:eastAsiaTheme="minorEastAsia" w:hAnsiTheme="minorHAnsi" w:cstheme="minorBidi"/>
                <w:sz w:val="22"/>
                <w:lang w:eastAsia="fi-FI"/>
              </w:rPr>
              <w:tab/>
            </w:r>
            <w:r w:rsidR="00A25801" w:rsidRPr="002850E8">
              <w:rPr>
                <w:rStyle w:val="Hyperlinkki"/>
                <w:lang w:val="en-US"/>
              </w:rPr>
              <w:t>Sanomatyyppi Document Event, with Content (RCMR_MT200002FI01)</w:t>
            </w:r>
            <w:r w:rsidR="00A25801">
              <w:rPr>
                <w:webHidden/>
              </w:rPr>
              <w:tab/>
            </w:r>
            <w:r w:rsidR="00A25801">
              <w:rPr>
                <w:webHidden/>
              </w:rPr>
              <w:fldChar w:fldCharType="begin"/>
            </w:r>
            <w:r w:rsidR="00A25801">
              <w:rPr>
                <w:webHidden/>
              </w:rPr>
              <w:instrText xml:space="preserve"> PAGEREF _Toc183086122 \h </w:instrText>
            </w:r>
            <w:r w:rsidR="00A25801">
              <w:rPr>
                <w:webHidden/>
              </w:rPr>
            </w:r>
            <w:r w:rsidR="00A25801">
              <w:rPr>
                <w:webHidden/>
              </w:rPr>
              <w:fldChar w:fldCharType="separate"/>
            </w:r>
            <w:r w:rsidR="00FB7F43">
              <w:rPr>
                <w:webHidden/>
              </w:rPr>
              <w:t>57</w:t>
            </w:r>
            <w:r w:rsidR="00A25801">
              <w:rPr>
                <w:webHidden/>
              </w:rPr>
              <w:fldChar w:fldCharType="end"/>
            </w:r>
          </w:hyperlink>
        </w:p>
        <w:p w14:paraId="229559CC" w14:textId="4177D5F6" w:rsidR="00A25801" w:rsidRDefault="00595364">
          <w:pPr>
            <w:pStyle w:val="Sisluet3"/>
            <w:tabs>
              <w:tab w:val="left" w:pos="1933"/>
            </w:tabs>
            <w:rPr>
              <w:rFonts w:asciiTheme="minorHAnsi" w:eastAsiaTheme="minorEastAsia" w:hAnsiTheme="minorHAnsi" w:cstheme="minorBidi"/>
              <w:sz w:val="22"/>
              <w:lang w:eastAsia="fi-FI"/>
            </w:rPr>
          </w:pPr>
          <w:hyperlink w:anchor="_Toc183086123" w:history="1">
            <w:r w:rsidR="00A25801" w:rsidRPr="002850E8">
              <w:rPr>
                <w:rStyle w:val="Hyperlinkki"/>
                <w:lang w:val="en-US"/>
              </w:rPr>
              <w:t>9.1.2</w:t>
            </w:r>
            <w:r w:rsidR="00A25801">
              <w:rPr>
                <w:rFonts w:asciiTheme="minorHAnsi" w:eastAsiaTheme="minorEastAsia" w:hAnsiTheme="minorHAnsi" w:cstheme="minorBidi"/>
                <w:sz w:val="22"/>
                <w:lang w:eastAsia="fi-FI"/>
              </w:rPr>
              <w:tab/>
            </w:r>
            <w:r w:rsidR="00A25801" w:rsidRPr="002850E8">
              <w:rPr>
                <w:rStyle w:val="Hyperlinkki"/>
                <w:lang w:val="en-US"/>
              </w:rPr>
              <w:t>Sanomatyyppi Document Event (RCMR_MT200001FI01)</w:t>
            </w:r>
            <w:r w:rsidR="00A25801">
              <w:rPr>
                <w:webHidden/>
              </w:rPr>
              <w:tab/>
            </w:r>
            <w:r w:rsidR="00A25801">
              <w:rPr>
                <w:webHidden/>
              </w:rPr>
              <w:fldChar w:fldCharType="begin"/>
            </w:r>
            <w:r w:rsidR="00A25801">
              <w:rPr>
                <w:webHidden/>
              </w:rPr>
              <w:instrText xml:space="preserve"> PAGEREF _Toc183086123 \h </w:instrText>
            </w:r>
            <w:r w:rsidR="00A25801">
              <w:rPr>
                <w:webHidden/>
              </w:rPr>
            </w:r>
            <w:r w:rsidR="00A25801">
              <w:rPr>
                <w:webHidden/>
              </w:rPr>
              <w:fldChar w:fldCharType="separate"/>
            </w:r>
            <w:r w:rsidR="00FB7F43">
              <w:rPr>
                <w:webHidden/>
              </w:rPr>
              <w:t>67</w:t>
            </w:r>
            <w:r w:rsidR="00A25801">
              <w:rPr>
                <w:webHidden/>
              </w:rPr>
              <w:fldChar w:fldCharType="end"/>
            </w:r>
          </w:hyperlink>
        </w:p>
        <w:p w14:paraId="56A2A992" w14:textId="357F8463" w:rsidR="00A25801" w:rsidRDefault="00595364">
          <w:pPr>
            <w:pStyle w:val="Sisluet3"/>
            <w:tabs>
              <w:tab w:val="left" w:pos="1933"/>
            </w:tabs>
            <w:rPr>
              <w:rFonts w:asciiTheme="minorHAnsi" w:eastAsiaTheme="minorEastAsia" w:hAnsiTheme="minorHAnsi" w:cstheme="minorBidi"/>
              <w:sz w:val="22"/>
              <w:lang w:eastAsia="fi-FI"/>
            </w:rPr>
          </w:pPr>
          <w:hyperlink w:anchor="_Toc183086124" w:history="1">
            <w:r w:rsidR="00A25801" w:rsidRPr="002850E8">
              <w:rPr>
                <w:rStyle w:val="Hyperlinkki"/>
              </w:rPr>
              <w:t>9.1.3</w:t>
            </w:r>
            <w:r w:rsidR="00A25801">
              <w:rPr>
                <w:rFonts w:asciiTheme="minorHAnsi" w:eastAsiaTheme="minorEastAsia" w:hAnsiTheme="minorHAnsi" w:cstheme="minorBidi"/>
                <w:sz w:val="22"/>
                <w:lang w:eastAsia="fi-FI"/>
              </w:rPr>
              <w:tab/>
            </w:r>
            <w:r w:rsidR="00A25801" w:rsidRPr="002850E8">
              <w:rPr>
                <w:rStyle w:val="Hyperlinkki"/>
              </w:rPr>
              <w:t>Sosiaalihuollon metatiedot</w:t>
            </w:r>
            <w:r w:rsidR="00A25801">
              <w:rPr>
                <w:webHidden/>
              </w:rPr>
              <w:tab/>
            </w:r>
            <w:r w:rsidR="00A25801">
              <w:rPr>
                <w:webHidden/>
              </w:rPr>
              <w:fldChar w:fldCharType="begin"/>
            </w:r>
            <w:r w:rsidR="00A25801">
              <w:rPr>
                <w:webHidden/>
              </w:rPr>
              <w:instrText xml:space="preserve"> PAGEREF _Toc183086124 \h </w:instrText>
            </w:r>
            <w:r w:rsidR="00A25801">
              <w:rPr>
                <w:webHidden/>
              </w:rPr>
            </w:r>
            <w:r w:rsidR="00A25801">
              <w:rPr>
                <w:webHidden/>
              </w:rPr>
              <w:fldChar w:fldCharType="separate"/>
            </w:r>
            <w:r w:rsidR="00FB7F43">
              <w:rPr>
                <w:webHidden/>
              </w:rPr>
              <w:t>76</w:t>
            </w:r>
            <w:r w:rsidR="00A25801">
              <w:rPr>
                <w:webHidden/>
              </w:rPr>
              <w:fldChar w:fldCharType="end"/>
            </w:r>
          </w:hyperlink>
        </w:p>
        <w:p w14:paraId="3950244D" w14:textId="07CFBB05" w:rsidR="00A25801" w:rsidRDefault="00595364">
          <w:pPr>
            <w:pStyle w:val="Sisluet2"/>
            <w:tabs>
              <w:tab w:val="left" w:pos="1145"/>
            </w:tabs>
            <w:rPr>
              <w:rFonts w:asciiTheme="minorHAnsi" w:eastAsiaTheme="minorEastAsia" w:hAnsiTheme="minorHAnsi" w:cstheme="minorBidi"/>
              <w:sz w:val="22"/>
              <w:lang w:eastAsia="fi-FI"/>
            </w:rPr>
          </w:pPr>
          <w:hyperlink w:anchor="_Toc183086125" w:history="1">
            <w:r w:rsidR="00A25801" w:rsidRPr="002850E8">
              <w:rPr>
                <w:rStyle w:val="Hyperlinkki"/>
              </w:rPr>
              <w:t>9.2</w:t>
            </w:r>
            <w:r w:rsidR="00A25801">
              <w:rPr>
                <w:rFonts w:asciiTheme="minorHAnsi" w:eastAsiaTheme="minorEastAsia" w:hAnsiTheme="minorHAnsi" w:cstheme="minorBidi"/>
                <w:sz w:val="22"/>
                <w:lang w:eastAsia="fi-FI"/>
              </w:rPr>
              <w:tab/>
            </w:r>
            <w:r w:rsidR="00A25801" w:rsidRPr="002850E8">
              <w:rPr>
                <w:rStyle w:val="Hyperlinkki"/>
              </w:rPr>
              <w:t>Asiakirjojen hallinnan interaktiot</w:t>
            </w:r>
            <w:r w:rsidR="00A25801">
              <w:rPr>
                <w:webHidden/>
              </w:rPr>
              <w:tab/>
            </w:r>
            <w:r w:rsidR="00A25801">
              <w:rPr>
                <w:webHidden/>
              </w:rPr>
              <w:fldChar w:fldCharType="begin"/>
            </w:r>
            <w:r w:rsidR="00A25801">
              <w:rPr>
                <w:webHidden/>
              </w:rPr>
              <w:instrText xml:space="preserve"> PAGEREF _Toc183086125 \h </w:instrText>
            </w:r>
            <w:r w:rsidR="00A25801">
              <w:rPr>
                <w:webHidden/>
              </w:rPr>
            </w:r>
            <w:r w:rsidR="00A25801">
              <w:rPr>
                <w:webHidden/>
              </w:rPr>
              <w:fldChar w:fldCharType="separate"/>
            </w:r>
            <w:r w:rsidR="00FB7F43">
              <w:rPr>
                <w:webHidden/>
              </w:rPr>
              <w:t>89</w:t>
            </w:r>
            <w:r w:rsidR="00A25801">
              <w:rPr>
                <w:webHidden/>
              </w:rPr>
              <w:fldChar w:fldCharType="end"/>
            </w:r>
          </w:hyperlink>
        </w:p>
        <w:p w14:paraId="528D64C7" w14:textId="7A54F4BC" w:rsidR="00A25801" w:rsidRDefault="00595364">
          <w:pPr>
            <w:pStyle w:val="Sisluet3"/>
            <w:tabs>
              <w:tab w:val="left" w:pos="1933"/>
            </w:tabs>
            <w:rPr>
              <w:rFonts w:asciiTheme="minorHAnsi" w:eastAsiaTheme="minorEastAsia" w:hAnsiTheme="minorHAnsi" w:cstheme="minorBidi"/>
              <w:sz w:val="22"/>
              <w:lang w:eastAsia="fi-FI"/>
            </w:rPr>
          </w:pPr>
          <w:hyperlink w:anchor="_Toc183086126" w:history="1">
            <w:r w:rsidR="00A25801" w:rsidRPr="002850E8">
              <w:rPr>
                <w:rStyle w:val="Hyperlinkki"/>
                <w:lang w:val="en-US"/>
              </w:rPr>
              <w:t>9.2.1</w:t>
            </w:r>
            <w:r w:rsidR="00A25801">
              <w:rPr>
                <w:rFonts w:asciiTheme="minorHAnsi" w:eastAsiaTheme="minorEastAsia" w:hAnsiTheme="minorHAnsi" w:cstheme="minorBidi"/>
                <w:sz w:val="22"/>
                <w:lang w:eastAsia="fi-FI"/>
              </w:rPr>
              <w:tab/>
            </w:r>
            <w:r w:rsidR="00A25801" w:rsidRPr="002850E8">
              <w:rPr>
                <w:rStyle w:val="Hyperlinkki"/>
                <w:lang w:val="en-US"/>
              </w:rPr>
              <w:t>Arkistoi asiakirja – Original document with content (RCMR_IN200002FI01)</w:t>
            </w:r>
            <w:r w:rsidR="00A25801">
              <w:rPr>
                <w:webHidden/>
              </w:rPr>
              <w:tab/>
            </w:r>
            <w:r w:rsidR="00A25801">
              <w:rPr>
                <w:webHidden/>
              </w:rPr>
              <w:fldChar w:fldCharType="begin"/>
            </w:r>
            <w:r w:rsidR="00A25801">
              <w:rPr>
                <w:webHidden/>
              </w:rPr>
              <w:instrText xml:space="preserve"> PAGEREF _Toc183086126 \h </w:instrText>
            </w:r>
            <w:r w:rsidR="00A25801">
              <w:rPr>
                <w:webHidden/>
              </w:rPr>
            </w:r>
            <w:r w:rsidR="00A25801">
              <w:rPr>
                <w:webHidden/>
              </w:rPr>
              <w:fldChar w:fldCharType="separate"/>
            </w:r>
            <w:r w:rsidR="00FB7F43">
              <w:rPr>
                <w:webHidden/>
              </w:rPr>
              <w:t>89</w:t>
            </w:r>
            <w:r w:rsidR="00A25801">
              <w:rPr>
                <w:webHidden/>
              </w:rPr>
              <w:fldChar w:fldCharType="end"/>
            </w:r>
          </w:hyperlink>
        </w:p>
        <w:p w14:paraId="15601916" w14:textId="0B66601E" w:rsidR="00A25801" w:rsidRDefault="00595364">
          <w:pPr>
            <w:pStyle w:val="Sisluet3"/>
            <w:tabs>
              <w:tab w:val="left" w:pos="1933"/>
            </w:tabs>
            <w:rPr>
              <w:rFonts w:asciiTheme="minorHAnsi" w:eastAsiaTheme="minorEastAsia" w:hAnsiTheme="minorHAnsi" w:cstheme="minorBidi"/>
              <w:sz w:val="22"/>
              <w:lang w:eastAsia="fi-FI"/>
            </w:rPr>
          </w:pPr>
          <w:hyperlink w:anchor="_Toc183086127" w:history="1">
            <w:r w:rsidR="00A25801" w:rsidRPr="002850E8">
              <w:rPr>
                <w:rStyle w:val="Hyperlinkki"/>
                <w:lang w:val="en-US"/>
              </w:rPr>
              <w:t>9.2.2</w:t>
            </w:r>
            <w:r w:rsidR="00A25801">
              <w:rPr>
                <w:rFonts w:asciiTheme="minorHAnsi" w:eastAsiaTheme="minorEastAsia" w:hAnsiTheme="minorHAnsi" w:cstheme="minorBidi"/>
                <w:sz w:val="22"/>
                <w:lang w:eastAsia="fi-FI"/>
              </w:rPr>
              <w:tab/>
            </w:r>
            <w:r w:rsidR="00A25801" w:rsidRPr="002850E8">
              <w:rPr>
                <w:rStyle w:val="Hyperlinkki"/>
                <w:lang w:val="en-US"/>
              </w:rPr>
              <w:t>Korvaa asiakirja – Document Replacement with Content (RCMR_IN200016FI01)</w:t>
            </w:r>
            <w:r w:rsidR="00A25801">
              <w:rPr>
                <w:webHidden/>
              </w:rPr>
              <w:tab/>
            </w:r>
            <w:r w:rsidR="00A25801">
              <w:rPr>
                <w:webHidden/>
              </w:rPr>
              <w:fldChar w:fldCharType="begin"/>
            </w:r>
            <w:r w:rsidR="00A25801">
              <w:rPr>
                <w:webHidden/>
              </w:rPr>
              <w:instrText xml:space="preserve"> PAGEREF _Toc183086127 \h </w:instrText>
            </w:r>
            <w:r w:rsidR="00A25801">
              <w:rPr>
                <w:webHidden/>
              </w:rPr>
            </w:r>
            <w:r w:rsidR="00A25801">
              <w:rPr>
                <w:webHidden/>
              </w:rPr>
              <w:fldChar w:fldCharType="separate"/>
            </w:r>
            <w:r w:rsidR="00FB7F43">
              <w:rPr>
                <w:webHidden/>
              </w:rPr>
              <w:t>90</w:t>
            </w:r>
            <w:r w:rsidR="00A25801">
              <w:rPr>
                <w:webHidden/>
              </w:rPr>
              <w:fldChar w:fldCharType="end"/>
            </w:r>
          </w:hyperlink>
        </w:p>
        <w:p w14:paraId="22AF1EF6" w14:textId="4B014799" w:rsidR="00A25801" w:rsidRDefault="00595364">
          <w:pPr>
            <w:pStyle w:val="Sisluet3"/>
            <w:tabs>
              <w:tab w:val="left" w:pos="1933"/>
            </w:tabs>
            <w:rPr>
              <w:rFonts w:asciiTheme="minorHAnsi" w:eastAsiaTheme="minorEastAsia" w:hAnsiTheme="minorHAnsi" w:cstheme="minorBidi"/>
              <w:sz w:val="22"/>
              <w:lang w:eastAsia="fi-FI"/>
            </w:rPr>
          </w:pPr>
          <w:hyperlink w:anchor="_Toc183086128" w:history="1">
            <w:r w:rsidR="00A25801" w:rsidRPr="002850E8">
              <w:rPr>
                <w:rStyle w:val="Hyperlinkki"/>
                <w:lang w:val="en-US"/>
              </w:rPr>
              <w:t>9.2.3</w:t>
            </w:r>
            <w:r w:rsidR="00A25801">
              <w:rPr>
                <w:rFonts w:asciiTheme="minorHAnsi" w:eastAsiaTheme="minorEastAsia" w:hAnsiTheme="minorHAnsi" w:cstheme="minorBidi"/>
                <w:sz w:val="22"/>
                <w:lang w:eastAsia="fi-FI"/>
              </w:rPr>
              <w:tab/>
            </w:r>
            <w:r w:rsidR="00A25801" w:rsidRPr="002850E8">
              <w:rPr>
                <w:rStyle w:val="Hyperlinkki"/>
                <w:lang w:val="en-US"/>
              </w:rPr>
              <w:t>Sovellustason kuittaus – Document Transmission Acknowledgement (RCRM_IN 220001FI01)</w:t>
            </w:r>
            <w:r w:rsidR="00A25801">
              <w:rPr>
                <w:webHidden/>
              </w:rPr>
              <w:tab/>
            </w:r>
            <w:r w:rsidR="00A25801">
              <w:rPr>
                <w:webHidden/>
              </w:rPr>
              <w:fldChar w:fldCharType="begin"/>
            </w:r>
            <w:r w:rsidR="00A25801">
              <w:rPr>
                <w:webHidden/>
              </w:rPr>
              <w:instrText xml:space="preserve"> PAGEREF _Toc183086128 \h </w:instrText>
            </w:r>
            <w:r w:rsidR="00A25801">
              <w:rPr>
                <w:webHidden/>
              </w:rPr>
            </w:r>
            <w:r w:rsidR="00A25801">
              <w:rPr>
                <w:webHidden/>
              </w:rPr>
              <w:fldChar w:fldCharType="separate"/>
            </w:r>
            <w:r w:rsidR="00FB7F43">
              <w:rPr>
                <w:webHidden/>
              </w:rPr>
              <w:t>92</w:t>
            </w:r>
            <w:r w:rsidR="00A25801">
              <w:rPr>
                <w:webHidden/>
              </w:rPr>
              <w:fldChar w:fldCharType="end"/>
            </w:r>
          </w:hyperlink>
        </w:p>
        <w:p w14:paraId="33437F29" w14:textId="3B0C7D58" w:rsidR="00A25801" w:rsidRDefault="00595364">
          <w:pPr>
            <w:pStyle w:val="Sisluet3"/>
            <w:tabs>
              <w:tab w:val="left" w:pos="1933"/>
            </w:tabs>
            <w:rPr>
              <w:rFonts w:asciiTheme="minorHAnsi" w:eastAsiaTheme="minorEastAsia" w:hAnsiTheme="minorHAnsi" w:cstheme="minorBidi"/>
              <w:sz w:val="22"/>
              <w:lang w:eastAsia="fi-FI"/>
            </w:rPr>
          </w:pPr>
          <w:hyperlink w:anchor="_Toc183086129" w:history="1">
            <w:r w:rsidR="00A25801" w:rsidRPr="002850E8">
              <w:rPr>
                <w:rStyle w:val="Hyperlinkki"/>
                <w:lang w:val="sv-SE"/>
              </w:rPr>
              <w:t>9.2.4</w:t>
            </w:r>
            <w:r w:rsidR="00A25801">
              <w:rPr>
                <w:rFonts w:asciiTheme="minorHAnsi" w:eastAsiaTheme="minorEastAsia" w:hAnsiTheme="minorHAnsi" w:cstheme="minorBidi"/>
                <w:sz w:val="22"/>
                <w:lang w:eastAsia="fi-FI"/>
              </w:rPr>
              <w:tab/>
            </w:r>
            <w:r w:rsidR="00A25801" w:rsidRPr="002850E8">
              <w:rPr>
                <w:rStyle w:val="Hyperlinkki"/>
                <w:lang w:val="sv-SE"/>
              </w:rPr>
              <w:t>Vastaanottokuittaus – Accept Ack (MCCI_IN000002UV01)</w:t>
            </w:r>
            <w:r w:rsidR="00A25801">
              <w:rPr>
                <w:webHidden/>
              </w:rPr>
              <w:tab/>
            </w:r>
            <w:r w:rsidR="00A25801">
              <w:rPr>
                <w:webHidden/>
              </w:rPr>
              <w:fldChar w:fldCharType="begin"/>
            </w:r>
            <w:r w:rsidR="00A25801">
              <w:rPr>
                <w:webHidden/>
              </w:rPr>
              <w:instrText xml:space="preserve"> PAGEREF _Toc183086129 \h </w:instrText>
            </w:r>
            <w:r w:rsidR="00A25801">
              <w:rPr>
                <w:webHidden/>
              </w:rPr>
            </w:r>
            <w:r w:rsidR="00A25801">
              <w:rPr>
                <w:webHidden/>
              </w:rPr>
              <w:fldChar w:fldCharType="separate"/>
            </w:r>
            <w:r w:rsidR="00FB7F43">
              <w:rPr>
                <w:webHidden/>
              </w:rPr>
              <w:t>93</w:t>
            </w:r>
            <w:r w:rsidR="00A25801">
              <w:rPr>
                <w:webHidden/>
              </w:rPr>
              <w:fldChar w:fldCharType="end"/>
            </w:r>
          </w:hyperlink>
        </w:p>
        <w:p w14:paraId="3F721FC9" w14:textId="54599BB5" w:rsidR="00A25801" w:rsidRDefault="00595364">
          <w:pPr>
            <w:pStyle w:val="Sisluet1"/>
            <w:rPr>
              <w:rFonts w:asciiTheme="minorHAnsi" w:eastAsiaTheme="minorEastAsia" w:hAnsiTheme="minorHAnsi" w:cstheme="minorBidi"/>
              <w:sz w:val="22"/>
              <w:lang w:eastAsia="fi-FI"/>
            </w:rPr>
          </w:pPr>
          <w:hyperlink w:anchor="_Toc183086130" w:history="1">
            <w:r w:rsidR="00A25801" w:rsidRPr="002850E8">
              <w:rPr>
                <w:rStyle w:val="Hyperlinkki"/>
              </w:rPr>
              <w:t>10</w:t>
            </w:r>
            <w:r w:rsidR="00A25801">
              <w:rPr>
                <w:rFonts w:asciiTheme="minorHAnsi" w:eastAsiaTheme="minorEastAsia" w:hAnsiTheme="minorHAnsi" w:cstheme="minorBidi"/>
                <w:sz w:val="22"/>
                <w:lang w:eastAsia="fi-FI"/>
              </w:rPr>
              <w:tab/>
            </w:r>
            <w:r w:rsidR="00A25801" w:rsidRPr="002850E8">
              <w:rPr>
                <w:rStyle w:val="Hyperlinkki"/>
              </w:rPr>
              <w:t>Kyselyiden interaktiot ja niissä käytettävä tietosisältö</w:t>
            </w:r>
            <w:r w:rsidR="00A25801">
              <w:rPr>
                <w:webHidden/>
              </w:rPr>
              <w:tab/>
            </w:r>
            <w:r w:rsidR="00A25801">
              <w:rPr>
                <w:webHidden/>
              </w:rPr>
              <w:fldChar w:fldCharType="begin"/>
            </w:r>
            <w:r w:rsidR="00A25801">
              <w:rPr>
                <w:webHidden/>
              </w:rPr>
              <w:instrText xml:space="preserve"> PAGEREF _Toc183086130 \h </w:instrText>
            </w:r>
            <w:r w:rsidR="00A25801">
              <w:rPr>
                <w:webHidden/>
              </w:rPr>
            </w:r>
            <w:r w:rsidR="00A25801">
              <w:rPr>
                <w:webHidden/>
              </w:rPr>
              <w:fldChar w:fldCharType="separate"/>
            </w:r>
            <w:r w:rsidR="00FB7F43">
              <w:rPr>
                <w:webHidden/>
              </w:rPr>
              <w:t>94</w:t>
            </w:r>
            <w:r w:rsidR="00A25801">
              <w:rPr>
                <w:webHidden/>
              </w:rPr>
              <w:fldChar w:fldCharType="end"/>
            </w:r>
          </w:hyperlink>
        </w:p>
        <w:p w14:paraId="183A3E55" w14:textId="1038ABBE" w:rsidR="00A25801" w:rsidRDefault="00595364">
          <w:pPr>
            <w:pStyle w:val="Sisluet2"/>
            <w:tabs>
              <w:tab w:val="left" w:pos="1145"/>
            </w:tabs>
            <w:rPr>
              <w:rFonts w:asciiTheme="minorHAnsi" w:eastAsiaTheme="minorEastAsia" w:hAnsiTheme="minorHAnsi" w:cstheme="minorBidi"/>
              <w:sz w:val="22"/>
              <w:lang w:eastAsia="fi-FI"/>
            </w:rPr>
          </w:pPr>
          <w:hyperlink w:anchor="_Toc183086131" w:history="1">
            <w:r w:rsidR="00A25801" w:rsidRPr="002850E8">
              <w:rPr>
                <w:rStyle w:val="Hyperlinkki"/>
              </w:rPr>
              <w:t>10.1</w:t>
            </w:r>
            <w:r w:rsidR="00A25801">
              <w:rPr>
                <w:rFonts w:asciiTheme="minorHAnsi" w:eastAsiaTheme="minorEastAsia" w:hAnsiTheme="minorHAnsi" w:cstheme="minorBidi"/>
                <w:sz w:val="22"/>
                <w:lang w:eastAsia="fi-FI"/>
              </w:rPr>
              <w:tab/>
            </w:r>
            <w:r w:rsidR="00A25801" w:rsidRPr="002850E8">
              <w:rPr>
                <w:rStyle w:val="Hyperlinkki"/>
              </w:rPr>
              <w:t>Kyselyiden tietosisältö</w:t>
            </w:r>
            <w:r w:rsidR="00A25801">
              <w:rPr>
                <w:webHidden/>
              </w:rPr>
              <w:tab/>
            </w:r>
            <w:r w:rsidR="00A25801">
              <w:rPr>
                <w:webHidden/>
              </w:rPr>
              <w:fldChar w:fldCharType="begin"/>
            </w:r>
            <w:r w:rsidR="00A25801">
              <w:rPr>
                <w:webHidden/>
              </w:rPr>
              <w:instrText xml:space="preserve"> PAGEREF _Toc183086131 \h </w:instrText>
            </w:r>
            <w:r w:rsidR="00A25801">
              <w:rPr>
                <w:webHidden/>
              </w:rPr>
            </w:r>
            <w:r w:rsidR="00A25801">
              <w:rPr>
                <w:webHidden/>
              </w:rPr>
              <w:fldChar w:fldCharType="separate"/>
            </w:r>
            <w:r w:rsidR="00FB7F43">
              <w:rPr>
                <w:webHidden/>
              </w:rPr>
              <w:t>94</w:t>
            </w:r>
            <w:r w:rsidR="00A25801">
              <w:rPr>
                <w:webHidden/>
              </w:rPr>
              <w:fldChar w:fldCharType="end"/>
            </w:r>
          </w:hyperlink>
        </w:p>
        <w:p w14:paraId="0D761454" w14:textId="53B8C8B1" w:rsidR="00A25801" w:rsidRDefault="00595364">
          <w:pPr>
            <w:pStyle w:val="Sisluet3"/>
            <w:tabs>
              <w:tab w:val="left" w:pos="1933"/>
            </w:tabs>
            <w:rPr>
              <w:rFonts w:asciiTheme="minorHAnsi" w:eastAsiaTheme="minorEastAsia" w:hAnsiTheme="minorHAnsi" w:cstheme="minorBidi"/>
              <w:sz w:val="22"/>
              <w:lang w:eastAsia="fi-FI"/>
            </w:rPr>
          </w:pPr>
          <w:hyperlink w:anchor="_Toc183086132" w:history="1">
            <w:r w:rsidR="00A25801" w:rsidRPr="002850E8">
              <w:rPr>
                <w:rStyle w:val="Hyperlinkki"/>
                <w:lang w:val="en-US"/>
              </w:rPr>
              <w:t>10.1.1</w:t>
            </w:r>
            <w:r w:rsidR="00A25801">
              <w:rPr>
                <w:rFonts w:asciiTheme="minorHAnsi" w:eastAsiaTheme="minorEastAsia" w:hAnsiTheme="minorHAnsi" w:cstheme="minorBidi"/>
                <w:sz w:val="22"/>
                <w:lang w:eastAsia="fi-FI"/>
              </w:rPr>
              <w:tab/>
            </w:r>
            <w:r w:rsidR="00A25801" w:rsidRPr="002850E8">
              <w:rPr>
                <w:rStyle w:val="Hyperlinkki"/>
                <w:lang w:val="en-US"/>
              </w:rPr>
              <w:t>Sanomatyyppi Query Event Document (RCMR_MT200003FI01)</w:t>
            </w:r>
            <w:r w:rsidR="00A25801">
              <w:rPr>
                <w:webHidden/>
              </w:rPr>
              <w:tab/>
            </w:r>
            <w:r w:rsidR="00A25801">
              <w:rPr>
                <w:webHidden/>
              </w:rPr>
              <w:fldChar w:fldCharType="begin"/>
            </w:r>
            <w:r w:rsidR="00A25801">
              <w:rPr>
                <w:webHidden/>
              </w:rPr>
              <w:instrText xml:space="preserve"> PAGEREF _Toc183086132 \h </w:instrText>
            </w:r>
            <w:r w:rsidR="00A25801">
              <w:rPr>
                <w:webHidden/>
              </w:rPr>
            </w:r>
            <w:r w:rsidR="00A25801">
              <w:rPr>
                <w:webHidden/>
              </w:rPr>
              <w:fldChar w:fldCharType="separate"/>
            </w:r>
            <w:r w:rsidR="00FB7F43">
              <w:rPr>
                <w:webHidden/>
              </w:rPr>
              <w:t>94</w:t>
            </w:r>
            <w:r w:rsidR="00A25801">
              <w:rPr>
                <w:webHidden/>
              </w:rPr>
              <w:fldChar w:fldCharType="end"/>
            </w:r>
          </w:hyperlink>
        </w:p>
        <w:p w14:paraId="05F69F01" w14:textId="5D87E5BD" w:rsidR="00A25801" w:rsidRDefault="00595364">
          <w:pPr>
            <w:pStyle w:val="Sisluet3"/>
            <w:tabs>
              <w:tab w:val="left" w:pos="1933"/>
            </w:tabs>
            <w:rPr>
              <w:rFonts w:asciiTheme="minorHAnsi" w:eastAsiaTheme="minorEastAsia" w:hAnsiTheme="minorHAnsi" w:cstheme="minorBidi"/>
              <w:sz w:val="22"/>
              <w:lang w:eastAsia="fi-FI"/>
            </w:rPr>
          </w:pPr>
          <w:hyperlink w:anchor="_Toc183086133" w:history="1">
            <w:r w:rsidR="00A25801" w:rsidRPr="002850E8">
              <w:rPr>
                <w:rStyle w:val="Hyperlinkki"/>
              </w:rPr>
              <w:t>10.1.2</w:t>
            </w:r>
            <w:r w:rsidR="00A25801">
              <w:rPr>
                <w:rFonts w:asciiTheme="minorHAnsi" w:eastAsiaTheme="minorEastAsia" w:hAnsiTheme="minorHAnsi" w:cstheme="minorBidi"/>
                <w:sz w:val="22"/>
                <w:lang w:eastAsia="fi-FI"/>
              </w:rPr>
              <w:tab/>
            </w:r>
            <w:r w:rsidR="00A25801" w:rsidRPr="002850E8">
              <w:rPr>
                <w:rStyle w:val="Hyperlinkki"/>
              </w:rPr>
              <w:t>Sosiaalihuollon kyselyparametrit</w:t>
            </w:r>
            <w:r w:rsidR="00A25801">
              <w:rPr>
                <w:webHidden/>
              </w:rPr>
              <w:tab/>
            </w:r>
            <w:r w:rsidR="00A25801">
              <w:rPr>
                <w:webHidden/>
              </w:rPr>
              <w:fldChar w:fldCharType="begin"/>
            </w:r>
            <w:r w:rsidR="00A25801">
              <w:rPr>
                <w:webHidden/>
              </w:rPr>
              <w:instrText xml:space="preserve"> PAGEREF _Toc183086133 \h </w:instrText>
            </w:r>
            <w:r w:rsidR="00A25801">
              <w:rPr>
                <w:webHidden/>
              </w:rPr>
            </w:r>
            <w:r w:rsidR="00A25801">
              <w:rPr>
                <w:webHidden/>
              </w:rPr>
              <w:fldChar w:fldCharType="separate"/>
            </w:r>
            <w:r w:rsidR="00FB7F43">
              <w:rPr>
                <w:webHidden/>
              </w:rPr>
              <w:t>97</w:t>
            </w:r>
            <w:r w:rsidR="00A25801">
              <w:rPr>
                <w:webHidden/>
              </w:rPr>
              <w:fldChar w:fldCharType="end"/>
            </w:r>
          </w:hyperlink>
        </w:p>
        <w:p w14:paraId="613E9D96" w14:textId="07CD23BD" w:rsidR="00A25801" w:rsidRDefault="00595364">
          <w:pPr>
            <w:pStyle w:val="Sisluet3"/>
            <w:tabs>
              <w:tab w:val="left" w:pos="1933"/>
            </w:tabs>
            <w:rPr>
              <w:rFonts w:asciiTheme="minorHAnsi" w:eastAsiaTheme="minorEastAsia" w:hAnsiTheme="minorHAnsi" w:cstheme="minorBidi"/>
              <w:sz w:val="22"/>
              <w:lang w:eastAsia="fi-FI"/>
            </w:rPr>
          </w:pPr>
          <w:hyperlink w:anchor="_Toc183086134" w:history="1">
            <w:r w:rsidR="00A25801" w:rsidRPr="002850E8">
              <w:rPr>
                <w:rStyle w:val="Hyperlinkki"/>
              </w:rPr>
              <w:t>10.1.3</w:t>
            </w:r>
            <w:r w:rsidR="00A25801">
              <w:rPr>
                <w:rFonts w:asciiTheme="minorHAnsi" w:eastAsiaTheme="minorEastAsia" w:hAnsiTheme="minorHAnsi" w:cstheme="minorBidi"/>
                <w:sz w:val="22"/>
                <w:lang w:eastAsia="fi-FI"/>
              </w:rPr>
              <w:tab/>
            </w:r>
            <w:r w:rsidR="00A25801" w:rsidRPr="002850E8">
              <w:rPr>
                <w:rStyle w:val="Hyperlinkki"/>
              </w:rPr>
              <w:t>Kyselyparametrien kuvaus ja käyttö</w:t>
            </w:r>
            <w:r w:rsidR="00A25801">
              <w:rPr>
                <w:webHidden/>
              </w:rPr>
              <w:tab/>
            </w:r>
            <w:r w:rsidR="00A25801">
              <w:rPr>
                <w:webHidden/>
              </w:rPr>
              <w:fldChar w:fldCharType="begin"/>
            </w:r>
            <w:r w:rsidR="00A25801">
              <w:rPr>
                <w:webHidden/>
              </w:rPr>
              <w:instrText xml:space="preserve"> PAGEREF _Toc183086134 \h </w:instrText>
            </w:r>
            <w:r w:rsidR="00A25801">
              <w:rPr>
                <w:webHidden/>
              </w:rPr>
            </w:r>
            <w:r w:rsidR="00A25801">
              <w:rPr>
                <w:webHidden/>
              </w:rPr>
              <w:fldChar w:fldCharType="separate"/>
            </w:r>
            <w:r w:rsidR="00FB7F43">
              <w:rPr>
                <w:webHidden/>
              </w:rPr>
              <w:t>104</w:t>
            </w:r>
            <w:r w:rsidR="00A25801">
              <w:rPr>
                <w:webHidden/>
              </w:rPr>
              <w:fldChar w:fldCharType="end"/>
            </w:r>
          </w:hyperlink>
        </w:p>
        <w:p w14:paraId="3A30747C" w14:textId="5B0C2A1D" w:rsidR="00A25801" w:rsidRDefault="00595364">
          <w:pPr>
            <w:pStyle w:val="Sisluet3"/>
            <w:tabs>
              <w:tab w:val="left" w:pos="1933"/>
            </w:tabs>
            <w:rPr>
              <w:rFonts w:asciiTheme="minorHAnsi" w:eastAsiaTheme="minorEastAsia" w:hAnsiTheme="minorHAnsi" w:cstheme="minorBidi"/>
              <w:sz w:val="22"/>
              <w:lang w:eastAsia="fi-FI"/>
            </w:rPr>
          </w:pPr>
          <w:hyperlink w:anchor="_Toc183086135" w:history="1">
            <w:r w:rsidR="00A25801" w:rsidRPr="002850E8">
              <w:rPr>
                <w:rStyle w:val="Hyperlinkki"/>
              </w:rPr>
              <w:t>10.1.4</w:t>
            </w:r>
            <w:r w:rsidR="00A25801">
              <w:rPr>
                <w:rFonts w:asciiTheme="minorHAnsi" w:eastAsiaTheme="minorEastAsia" w:hAnsiTheme="minorHAnsi" w:cstheme="minorBidi"/>
                <w:sz w:val="22"/>
                <w:lang w:eastAsia="fi-FI"/>
              </w:rPr>
              <w:tab/>
            </w:r>
            <w:r w:rsidR="00A25801" w:rsidRPr="002850E8">
              <w:rPr>
                <w:rStyle w:val="Hyperlinkki"/>
              </w:rPr>
              <w:t>Asiakkaan yksilöinti ja hakujen rajaaminen</w:t>
            </w:r>
            <w:r w:rsidR="00A25801">
              <w:rPr>
                <w:webHidden/>
              </w:rPr>
              <w:tab/>
            </w:r>
            <w:r w:rsidR="00A25801">
              <w:rPr>
                <w:webHidden/>
              </w:rPr>
              <w:fldChar w:fldCharType="begin"/>
            </w:r>
            <w:r w:rsidR="00A25801">
              <w:rPr>
                <w:webHidden/>
              </w:rPr>
              <w:instrText xml:space="preserve"> PAGEREF _Toc183086135 \h </w:instrText>
            </w:r>
            <w:r w:rsidR="00A25801">
              <w:rPr>
                <w:webHidden/>
              </w:rPr>
            </w:r>
            <w:r w:rsidR="00A25801">
              <w:rPr>
                <w:webHidden/>
              </w:rPr>
              <w:fldChar w:fldCharType="separate"/>
            </w:r>
            <w:r w:rsidR="00FB7F43">
              <w:rPr>
                <w:webHidden/>
              </w:rPr>
              <w:t>107</w:t>
            </w:r>
            <w:r w:rsidR="00A25801">
              <w:rPr>
                <w:webHidden/>
              </w:rPr>
              <w:fldChar w:fldCharType="end"/>
            </w:r>
          </w:hyperlink>
        </w:p>
        <w:p w14:paraId="6FF18F96" w14:textId="2FF97C07" w:rsidR="00A25801" w:rsidRDefault="00595364">
          <w:pPr>
            <w:pStyle w:val="Sisluet2"/>
            <w:tabs>
              <w:tab w:val="left" w:pos="1145"/>
            </w:tabs>
            <w:rPr>
              <w:rFonts w:asciiTheme="minorHAnsi" w:eastAsiaTheme="minorEastAsia" w:hAnsiTheme="minorHAnsi" w:cstheme="minorBidi"/>
              <w:sz w:val="22"/>
              <w:lang w:eastAsia="fi-FI"/>
            </w:rPr>
          </w:pPr>
          <w:hyperlink w:anchor="_Toc183086136" w:history="1">
            <w:r w:rsidR="00A25801" w:rsidRPr="002850E8">
              <w:rPr>
                <w:rStyle w:val="Hyperlinkki"/>
              </w:rPr>
              <w:t>10.2</w:t>
            </w:r>
            <w:r w:rsidR="00A25801">
              <w:rPr>
                <w:rFonts w:asciiTheme="minorHAnsi" w:eastAsiaTheme="minorEastAsia" w:hAnsiTheme="minorHAnsi" w:cstheme="minorBidi"/>
                <w:sz w:val="22"/>
                <w:lang w:eastAsia="fi-FI"/>
              </w:rPr>
              <w:tab/>
            </w:r>
            <w:r w:rsidR="00A25801" w:rsidRPr="002850E8">
              <w:rPr>
                <w:rStyle w:val="Hyperlinkki"/>
              </w:rPr>
              <w:t>Kyselyiden interaktiot</w:t>
            </w:r>
            <w:r w:rsidR="00A25801">
              <w:rPr>
                <w:webHidden/>
              </w:rPr>
              <w:tab/>
            </w:r>
            <w:r w:rsidR="00A25801">
              <w:rPr>
                <w:webHidden/>
              </w:rPr>
              <w:fldChar w:fldCharType="begin"/>
            </w:r>
            <w:r w:rsidR="00A25801">
              <w:rPr>
                <w:webHidden/>
              </w:rPr>
              <w:instrText xml:space="preserve"> PAGEREF _Toc183086136 \h </w:instrText>
            </w:r>
            <w:r w:rsidR="00A25801">
              <w:rPr>
                <w:webHidden/>
              </w:rPr>
            </w:r>
            <w:r w:rsidR="00A25801">
              <w:rPr>
                <w:webHidden/>
              </w:rPr>
              <w:fldChar w:fldCharType="separate"/>
            </w:r>
            <w:r w:rsidR="00FB7F43">
              <w:rPr>
                <w:webHidden/>
              </w:rPr>
              <w:t>108</w:t>
            </w:r>
            <w:r w:rsidR="00A25801">
              <w:rPr>
                <w:webHidden/>
              </w:rPr>
              <w:fldChar w:fldCharType="end"/>
            </w:r>
          </w:hyperlink>
        </w:p>
        <w:p w14:paraId="211E65D4" w14:textId="3685FF1E" w:rsidR="00A25801" w:rsidRDefault="00595364">
          <w:pPr>
            <w:pStyle w:val="Sisluet3"/>
            <w:tabs>
              <w:tab w:val="left" w:pos="1933"/>
            </w:tabs>
            <w:rPr>
              <w:rFonts w:asciiTheme="minorHAnsi" w:eastAsiaTheme="minorEastAsia" w:hAnsiTheme="minorHAnsi" w:cstheme="minorBidi"/>
              <w:sz w:val="22"/>
              <w:lang w:eastAsia="fi-FI"/>
            </w:rPr>
          </w:pPr>
          <w:hyperlink w:anchor="_Toc183086137" w:history="1">
            <w:r w:rsidR="00A25801" w:rsidRPr="002850E8">
              <w:rPr>
                <w:rStyle w:val="Hyperlinkki"/>
              </w:rPr>
              <w:t>10.2.1</w:t>
            </w:r>
            <w:r w:rsidR="00A25801">
              <w:rPr>
                <w:rFonts w:asciiTheme="minorHAnsi" w:eastAsiaTheme="minorEastAsia" w:hAnsiTheme="minorHAnsi" w:cstheme="minorBidi"/>
                <w:sz w:val="22"/>
                <w:lang w:eastAsia="fi-FI"/>
              </w:rPr>
              <w:tab/>
            </w:r>
            <w:r w:rsidR="00A25801" w:rsidRPr="002850E8">
              <w:rPr>
                <w:rStyle w:val="Hyperlinkki"/>
              </w:rPr>
              <w:t>Hae asiakirjaluettelo ja metatiedot – Find Document Metadata Query (RCMR_IN200029FI01)</w:t>
            </w:r>
            <w:r w:rsidR="00A25801">
              <w:rPr>
                <w:webHidden/>
              </w:rPr>
              <w:tab/>
            </w:r>
            <w:r w:rsidR="00A25801">
              <w:rPr>
                <w:webHidden/>
              </w:rPr>
              <w:fldChar w:fldCharType="begin"/>
            </w:r>
            <w:r w:rsidR="00A25801">
              <w:rPr>
                <w:webHidden/>
              </w:rPr>
              <w:instrText xml:space="preserve"> PAGEREF _Toc183086137 \h </w:instrText>
            </w:r>
            <w:r w:rsidR="00A25801">
              <w:rPr>
                <w:webHidden/>
              </w:rPr>
            </w:r>
            <w:r w:rsidR="00A25801">
              <w:rPr>
                <w:webHidden/>
              </w:rPr>
              <w:fldChar w:fldCharType="separate"/>
            </w:r>
            <w:r w:rsidR="00FB7F43">
              <w:rPr>
                <w:webHidden/>
              </w:rPr>
              <w:t>108</w:t>
            </w:r>
            <w:r w:rsidR="00A25801">
              <w:rPr>
                <w:webHidden/>
              </w:rPr>
              <w:fldChar w:fldCharType="end"/>
            </w:r>
          </w:hyperlink>
        </w:p>
        <w:p w14:paraId="26354511" w14:textId="10508EB6" w:rsidR="00A25801" w:rsidRDefault="00595364">
          <w:pPr>
            <w:pStyle w:val="Sisluet3"/>
            <w:tabs>
              <w:tab w:val="left" w:pos="1933"/>
            </w:tabs>
            <w:rPr>
              <w:rFonts w:asciiTheme="minorHAnsi" w:eastAsiaTheme="minorEastAsia" w:hAnsiTheme="minorHAnsi" w:cstheme="minorBidi"/>
              <w:sz w:val="22"/>
              <w:lang w:eastAsia="fi-FI"/>
            </w:rPr>
          </w:pPr>
          <w:hyperlink w:anchor="_Toc183086138" w:history="1">
            <w:r w:rsidR="00A25801" w:rsidRPr="002850E8">
              <w:rPr>
                <w:rStyle w:val="Hyperlinkki"/>
                <w:lang w:val="en-US"/>
              </w:rPr>
              <w:t>10.2.2</w:t>
            </w:r>
            <w:r w:rsidR="00A25801">
              <w:rPr>
                <w:rFonts w:asciiTheme="minorHAnsi" w:eastAsiaTheme="minorEastAsia" w:hAnsiTheme="minorHAnsi" w:cstheme="minorBidi"/>
                <w:sz w:val="22"/>
                <w:lang w:eastAsia="fi-FI"/>
              </w:rPr>
              <w:tab/>
            </w:r>
            <w:r w:rsidR="00A25801" w:rsidRPr="002850E8">
              <w:rPr>
                <w:rStyle w:val="Hyperlinkki"/>
                <w:lang w:val="en-US"/>
              </w:rPr>
              <w:t>Hae asiakirja – Find Document Metadata and Content Query (RCMR_IN200031FI01)</w:t>
            </w:r>
            <w:r w:rsidR="00A25801">
              <w:rPr>
                <w:webHidden/>
              </w:rPr>
              <w:tab/>
            </w:r>
            <w:r w:rsidR="00A25801">
              <w:rPr>
                <w:webHidden/>
              </w:rPr>
              <w:fldChar w:fldCharType="begin"/>
            </w:r>
            <w:r w:rsidR="00A25801">
              <w:rPr>
                <w:webHidden/>
              </w:rPr>
              <w:instrText xml:space="preserve"> PAGEREF _Toc183086138 \h </w:instrText>
            </w:r>
            <w:r w:rsidR="00A25801">
              <w:rPr>
                <w:webHidden/>
              </w:rPr>
            </w:r>
            <w:r w:rsidR="00A25801">
              <w:rPr>
                <w:webHidden/>
              </w:rPr>
              <w:fldChar w:fldCharType="separate"/>
            </w:r>
            <w:r w:rsidR="00FB7F43">
              <w:rPr>
                <w:webHidden/>
              </w:rPr>
              <w:t>109</w:t>
            </w:r>
            <w:r w:rsidR="00A25801">
              <w:rPr>
                <w:webHidden/>
              </w:rPr>
              <w:fldChar w:fldCharType="end"/>
            </w:r>
          </w:hyperlink>
        </w:p>
        <w:p w14:paraId="64A768DA" w14:textId="1FBBF5D0" w:rsidR="00A25801" w:rsidRDefault="00595364">
          <w:pPr>
            <w:pStyle w:val="Sisluet3"/>
            <w:tabs>
              <w:tab w:val="left" w:pos="1933"/>
            </w:tabs>
            <w:rPr>
              <w:rFonts w:asciiTheme="minorHAnsi" w:eastAsiaTheme="minorEastAsia" w:hAnsiTheme="minorHAnsi" w:cstheme="minorBidi"/>
              <w:sz w:val="22"/>
              <w:lang w:eastAsia="fi-FI"/>
            </w:rPr>
          </w:pPr>
          <w:hyperlink w:anchor="_Toc183086139" w:history="1">
            <w:r w:rsidR="00A25801" w:rsidRPr="002850E8">
              <w:rPr>
                <w:rStyle w:val="Hyperlinkki"/>
                <w:lang w:val="en-US"/>
              </w:rPr>
              <w:t>10.2.3</w:t>
            </w:r>
            <w:r w:rsidR="00A25801">
              <w:rPr>
                <w:rFonts w:asciiTheme="minorHAnsi" w:eastAsiaTheme="minorEastAsia" w:hAnsiTheme="minorHAnsi" w:cstheme="minorBidi"/>
                <w:sz w:val="22"/>
                <w:lang w:eastAsia="fi-FI"/>
              </w:rPr>
              <w:tab/>
            </w:r>
            <w:r w:rsidR="00A25801" w:rsidRPr="002850E8">
              <w:rPr>
                <w:rStyle w:val="Hyperlinkki"/>
                <w:lang w:val="en-US"/>
              </w:rPr>
              <w:t>Hae kooste – Find Customer Overview Query (RCMR_IN200033FI01)</w:t>
            </w:r>
            <w:r w:rsidR="00A25801">
              <w:rPr>
                <w:webHidden/>
              </w:rPr>
              <w:tab/>
            </w:r>
            <w:r w:rsidR="00A25801">
              <w:rPr>
                <w:webHidden/>
              </w:rPr>
              <w:fldChar w:fldCharType="begin"/>
            </w:r>
            <w:r w:rsidR="00A25801">
              <w:rPr>
                <w:webHidden/>
              </w:rPr>
              <w:instrText xml:space="preserve"> PAGEREF _Toc183086139 \h </w:instrText>
            </w:r>
            <w:r w:rsidR="00A25801">
              <w:rPr>
                <w:webHidden/>
              </w:rPr>
            </w:r>
            <w:r w:rsidR="00A25801">
              <w:rPr>
                <w:webHidden/>
              </w:rPr>
              <w:fldChar w:fldCharType="separate"/>
            </w:r>
            <w:r w:rsidR="00FB7F43">
              <w:rPr>
                <w:webHidden/>
              </w:rPr>
              <w:t>110</w:t>
            </w:r>
            <w:r w:rsidR="00A25801">
              <w:rPr>
                <w:webHidden/>
              </w:rPr>
              <w:fldChar w:fldCharType="end"/>
            </w:r>
          </w:hyperlink>
        </w:p>
        <w:p w14:paraId="056E5E92" w14:textId="669E50D8" w:rsidR="00A25801" w:rsidRDefault="00595364">
          <w:pPr>
            <w:pStyle w:val="Sisluet2"/>
            <w:tabs>
              <w:tab w:val="left" w:pos="1145"/>
            </w:tabs>
            <w:rPr>
              <w:rFonts w:asciiTheme="minorHAnsi" w:eastAsiaTheme="minorEastAsia" w:hAnsiTheme="minorHAnsi" w:cstheme="minorBidi"/>
              <w:sz w:val="22"/>
              <w:lang w:eastAsia="fi-FI"/>
            </w:rPr>
          </w:pPr>
          <w:hyperlink w:anchor="_Toc183086140" w:history="1">
            <w:r w:rsidR="00A25801" w:rsidRPr="002850E8">
              <w:rPr>
                <w:rStyle w:val="Hyperlinkki"/>
              </w:rPr>
              <w:t>10.3</w:t>
            </w:r>
            <w:r w:rsidR="00A25801">
              <w:rPr>
                <w:rFonts w:asciiTheme="minorHAnsi" w:eastAsiaTheme="minorEastAsia" w:hAnsiTheme="minorHAnsi" w:cstheme="minorBidi"/>
                <w:sz w:val="22"/>
                <w:lang w:eastAsia="fi-FI"/>
              </w:rPr>
              <w:tab/>
            </w:r>
            <w:r w:rsidR="00A25801" w:rsidRPr="002850E8">
              <w:rPr>
                <w:rStyle w:val="Hyperlinkki"/>
              </w:rPr>
              <w:t>Kyselyiden vastausinteraktiot</w:t>
            </w:r>
            <w:r w:rsidR="00A25801">
              <w:rPr>
                <w:webHidden/>
              </w:rPr>
              <w:tab/>
            </w:r>
            <w:r w:rsidR="00A25801">
              <w:rPr>
                <w:webHidden/>
              </w:rPr>
              <w:fldChar w:fldCharType="begin"/>
            </w:r>
            <w:r w:rsidR="00A25801">
              <w:rPr>
                <w:webHidden/>
              </w:rPr>
              <w:instrText xml:space="preserve"> PAGEREF _Toc183086140 \h </w:instrText>
            </w:r>
            <w:r w:rsidR="00A25801">
              <w:rPr>
                <w:webHidden/>
              </w:rPr>
            </w:r>
            <w:r w:rsidR="00A25801">
              <w:rPr>
                <w:webHidden/>
              </w:rPr>
              <w:fldChar w:fldCharType="separate"/>
            </w:r>
            <w:r w:rsidR="00FB7F43">
              <w:rPr>
                <w:webHidden/>
              </w:rPr>
              <w:t>112</w:t>
            </w:r>
            <w:r w:rsidR="00A25801">
              <w:rPr>
                <w:webHidden/>
              </w:rPr>
              <w:fldChar w:fldCharType="end"/>
            </w:r>
          </w:hyperlink>
        </w:p>
        <w:p w14:paraId="762EC5AD" w14:textId="16D85B68" w:rsidR="00A25801" w:rsidRDefault="00595364">
          <w:pPr>
            <w:pStyle w:val="Sisluet3"/>
            <w:tabs>
              <w:tab w:val="left" w:pos="1933"/>
            </w:tabs>
            <w:rPr>
              <w:rFonts w:asciiTheme="minorHAnsi" w:eastAsiaTheme="minorEastAsia" w:hAnsiTheme="minorHAnsi" w:cstheme="minorBidi"/>
              <w:sz w:val="22"/>
              <w:lang w:eastAsia="fi-FI"/>
            </w:rPr>
          </w:pPr>
          <w:hyperlink w:anchor="_Toc183086141" w:history="1">
            <w:r w:rsidR="00A25801" w:rsidRPr="002850E8">
              <w:rPr>
                <w:rStyle w:val="Hyperlinkki"/>
              </w:rPr>
              <w:t>10.3.1</w:t>
            </w:r>
            <w:r w:rsidR="00A25801">
              <w:rPr>
                <w:rFonts w:asciiTheme="minorHAnsi" w:eastAsiaTheme="minorEastAsia" w:hAnsiTheme="minorHAnsi" w:cstheme="minorBidi"/>
                <w:sz w:val="22"/>
                <w:lang w:eastAsia="fi-FI"/>
              </w:rPr>
              <w:tab/>
            </w:r>
            <w:r w:rsidR="00A25801" w:rsidRPr="002850E8">
              <w:rPr>
                <w:rStyle w:val="Hyperlinkki"/>
              </w:rPr>
              <w:t>Yleistä vastausinteraktioista</w:t>
            </w:r>
            <w:r w:rsidR="00A25801">
              <w:rPr>
                <w:webHidden/>
              </w:rPr>
              <w:tab/>
            </w:r>
            <w:r w:rsidR="00A25801">
              <w:rPr>
                <w:webHidden/>
              </w:rPr>
              <w:fldChar w:fldCharType="begin"/>
            </w:r>
            <w:r w:rsidR="00A25801">
              <w:rPr>
                <w:webHidden/>
              </w:rPr>
              <w:instrText xml:space="preserve"> PAGEREF _Toc183086141 \h </w:instrText>
            </w:r>
            <w:r w:rsidR="00A25801">
              <w:rPr>
                <w:webHidden/>
              </w:rPr>
            </w:r>
            <w:r w:rsidR="00A25801">
              <w:rPr>
                <w:webHidden/>
              </w:rPr>
              <w:fldChar w:fldCharType="separate"/>
            </w:r>
            <w:r w:rsidR="00FB7F43">
              <w:rPr>
                <w:webHidden/>
              </w:rPr>
              <w:t>112</w:t>
            </w:r>
            <w:r w:rsidR="00A25801">
              <w:rPr>
                <w:webHidden/>
              </w:rPr>
              <w:fldChar w:fldCharType="end"/>
            </w:r>
          </w:hyperlink>
        </w:p>
        <w:p w14:paraId="7B62785A" w14:textId="6D140128" w:rsidR="00A25801" w:rsidRDefault="00595364">
          <w:pPr>
            <w:pStyle w:val="Sisluet3"/>
            <w:tabs>
              <w:tab w:val="left" w:pos="1933"/>
            </w:tabs>
            <w:rPr>
              <w:rFonts w:asciiTheme="minorHAnsi" w:eastAsiaTheme="minorEastAsia" w:hAnsiTheme="minorHAnsi" w:cstheme="minorBidi"/>
              <w:sz w:val="22"/>
              <w:lang w:eastAsia="fi-FI"/>
            </w:rPr>
          </w:pPr>
          <w:hyperlink w:anchor="_Toc183086142" w:history="1">
            <w:r w:rsidR="00A25801" w:rsidRPr="002850E8">
              <w:rPr>
                <w:rStyle w:val="Hyperlinkki"/>
              </w:rPr>
              <w:t>10.3.2</w:t>
            </w:r>
            <w:r w:rsidR="00A25801">
              <w:rPr>
                <w:rFonts w:asciiTheme="minorHAnsi" w:eastAsiaTheme="minorEastAsia" w:hAnsiTheme="minorHAnsi" w:cstheme="minorBidi"/>
                <w:sz w:val="22"/>
                <w:lang w:eastAsia="fi-FI"/>
              </w:rPr>
              <w:tab/>
            </w:r>
            <w:r w:rsidR="00A25801" w:rsidRPr="002850E8">
              <w:rPr>
                <w:rStyle w:val="Hyperlinkki"/>
              </w:rPr>
              <w:t>Hae asiakirjaluettelo ja metatiedot vastaus – Find Document Metadata Response (RCMR_IN200030FI01)</w:t>
            </w:r>
            <w:r w:rsidR="00A25801">
              <w:rPr>
                <w:webHidden/>
              </w:rPr>
              <w:tab/>
            </w:r>
            <w:r w:rsidR="00A25801">
              <w:rPr>
                <w:webHidden/>
              </w:rPr>
              <w:fldChar w:fldCharType="begin"/>
            </w:r>
            <w:r w:rsidR="00A25801">
              <w:rPr>
                <w:webHidden/>
              </w:rPr>
              <w:instrText xml:space="preserve"> PAGEREF _Toc183086142 \h </w:instrText>
            </w:r>
            <w:r w:rsidR="00A25801">
              <w:rPr>
                <w:webHidden/>
              </w:rPr>
            </w:r>
            <w:r w:rsidR="00A25801">
              <w:rPr>
                <w:webHidden/>
              </w:rPr>
              <w:fldChar w:fldCharType="separate"/>
            </w:r>
            <w:r w:rsidR="00FB7F43">
              <w:rPr>
                <w:webHidden/>
              </w:rPr>
              <w:t>112</w:t>
            </w:r>
            <w:r w:rsidR="00A25801">
              <w:rPr>
                <w:webHidden/>
              </w:rPr>
              <w:fldChar w:fldCharType="end"/>
            </w:r>
          </w:hyperlink>
        </w:p>
        <w:p w14:paraId="0BB0144D" w14:textId="7F1AF291" w:rsidR="00A25801" w:rsidRDefault="00595364">
          <w:pPr>
            <w:pStyle w:val="Sisluet3"/>
            <w:tabs>
              <w:tab w:val="left" w:pos="1933"/>
            </w:tabs>
            <w:rPr>
              <w:rFonts w:asciiTheme="minorHAnsi" w:eastAsiaTheme="minorEastAsia" w:hAnsiTheme="minorHAnsi" w:cstheme="minorBidi"/>
              <w:sz w:val="22"/>
              <w:lang w:eastAsia="fi-FI"/>
            </w:rPr>
          </w:pPr>
          <w:hyperlink w:anchor="_Toc183086143" w:history="1">
            <w:r w:rsidR="00A25801" w:rsidRPr="002850E8">
              <w:rPr>
                <w:rStyle w:val="Hyperlinkki"/>
                <w:lang w:val="en-US"/>
              </w:rPr>
              <w:t>10.3.3</w:t>
            </w:r>
            <w:r w:rsidR="00A25801">
              <w:rPr>
                <w:rFonts w:asciiTheme="minorHAnsi" w:eastAsiaTheme="minorEastAsia" w:hAnsiTheme="minorHAnsi" w:cstheme="minorBidi"/>
                <w:sz w:val="22"/>
                <w:lang w:eastAsia="fi-FI"/>
              </w:rPr>
              <w:tab/>
            </w:r>
            <w:r w:rsidR="00A25801" w:rsidRPr="002850E8">
              <w:rPr>
                <w:rStyle w:val="Hyperlinkki"/>
                <w:lang w:val="en-US"/>
              </w:rPr>
              <w:t>Hae asiakirjoja vastaus – Find Document Metadata and Content Response (RCMR_IN200032FI01)</w:t>
            </w:r>
            <w:r w:rsidR="00A25801">
              <w:rPr>
                <w:webHidden/>
              </w:rPr>
              <w:tab/>
            </w:r>
            <w:r w:rsidR="00A25801">
              <w:rPr>
                <w:webHidden/>
              </w:rPr>
              <w:fldChar w:fldCharType="begin"/>
            </w:r>
            <w:r w:rsidR="00A25801">
              <w:rPr>
                <w:webHidden/>
              </w:rPr>
              <w:instrText xml:space="preserve"> PAGEREF _Toc183086143 \h </w:instrText>
            </w:r>
            <w:r w:rsidR="00A25801">
              <w:rPr>
                <w:webHidden/>
              </w:rPr>
            </w:r>
            <w:r w:rsidR="00A25801">
              <w:rPr>
                <w:webHidden/>
              </w:rPr>
              <w:fldChar w:fldCharType="separate"/>
            </w:r>
            <w:r w:rsidR="00FB7F43">
              <w:rPr>
                <w:webHidden/>
              </w:rPr>
              <w:t>113</w:t>
            </w:r>
            <w:r w:rsidR="00A25801">
              <w:rPr>
                <w:webHidden/>
              </w:rPr>
              <w:fldChar w:fldCharType="end"/>
            </w:r>
          </w:hyperlink>
        </w:p>
        <w:p w14:paraId="7D078E55" w14:textId="09D66978" w:rsidR="00A25801" w:rsidRDefault="00595364">
          <w:pPr>
            <w:pStyle w:val="Sisluet3"/>
            <w:tabs>
              <w:tab w:val="left" w:pos="1933"/>
            </w:tabs>
            <w:rPr>
              <w:rFonts w:asciiTheme="minorHAnsi" w:eastAsiaTheme="minorEastAsia" w:hAnsiTheme="minorHAnsi" w:cstheme="minorBidi"/>
              <w:sz w:val="22"/>
              <w:lang w:eastAsia="fi-FI"/>
            </w:rPr>
          </w:pPr>
          <w:hyperlink w:anchor="_Toc183086144" w:history="1">
            <w:r w:rsidR="00A25801" w:rsidRPr="002850E8">
              <w:rPr>
                <w:rStyle w:val="Hyperlinkki"/>
                <w:lang w:val="en-US"/>
              </w:rPr>
              <w:t>10.3.4</w:t>
            </w:r>
            <w:r w:rsidR="00A25801">
              <w:rPr>
                <w:rFonts w:asciiTheme="minorHAnsi" w:eastAsiaTheme="minorEastAsia" w:hAnsiTheme="minorHAnsi" w:cstheme="minorBidi"/>
                <w:sz w:val="22"/>
                <w:lang w:eastAsia="fi-FI"/>
              </w:rPr>
              <w:tab/>
            </w:r>
            <w:r w:rsidR="00A25801" w:rsidRPr="002850E8">
              <w:rPr>
                <w:rStyle w:val="Hyperlinkki"/>
                <w:lang w:val="en-US"/>
              </w:rPr>
              <w:t>Hae kooste vastaus – Find Customer Overview Response (RCMR_IN200034FI01)</w:t>
            </w:r>
            <w:r w:rsidR="00A25801">
              <w:rPr>
                <w:webHidden/>
              </w:rPr>
              <w:tab/>
            </w:r>
            <w:r w:rsidR="00A25801">
              <w:rPr>
                <w:webHidden/>
              </w:rPr>
              <w:fldChar w:fldCharType="begin"/>
            </w:r>
            <w:r w:rsidR="00A25801">
              <w:rPr>
                <w:webHidden/>
              </w:rPr>
              <w:instrText xml:space="preserve"> PAGEREF _Toc183086144 \h </w:instrText>
            </w:r>
            <w:r w:rsidR="00A25801">
              <w:rPr>
                <w:webHidden/>
              </w:rPr>
            </w:r>
            <w:r w:rsidR="00A25801">
              <w:rPr>
                <w:webHidden/>
              </w:rPr>
              <w:fldChar w:fldCharType="separate"/>
            </w:r>
            <w:r w:rsidR="00FB7F43">
              <w:rPr>
                <w:webHidden/>
              </w:rPr>
              <w:t>114</w:t>
            </w:r>
            <w:r w:rsidR="00A25801">
              <w:rPr>
                <w:webHidden/>
              </w:rPr>
              <w:fldChar w:fldCharType="end"/>
            </w:r>
          </w:hyperlink>
        </w:p>
        <w:p w14:paraId="25EC5435" w14:textId="47615B4C" w:rsidR="00A25801" w:rsidRDefault="00595364">
          <w:pPr>
            <w:pStyle w:val="Sisluet1"/>
            <w:rPr>
              <w:rFonts w:asciiTheme="minorHAnsi" w:eastAsiaTheme="minorEastAsia" w:hAnsiTheme="minorHAnsi" w:cstheme="minorBidi"/>
              <w:sz w:val="22"/>
              <w:lang w:eastAsia="fi-FI"/>
            </w:rPr>
          </w:pPr>
          <w:hyperlink w:anchor="_Toc183086145" w:history="1">
            <w:r w:rsidR="00A25801" w:rsidRPr="002850E8">
              <w:rPr>
                <w:rStyle w:val="Hyperlinkki"/>
              </w:rPr>
              <w:t>11</w:t>
            </w:r>
            <w:r w:rsidR="00A25801">
              <w:rPr>
                <w:rFonts w:asciiTheme="minorHAnsi" w:eastAsiaTheme="minorEastAsia" w:hAnsiTheme="minorHAnsi" w:cstheme="minorBidi"/>
                <w:sz w:val="22"/>
                <w:lang w:eastAsia="fi-FI"/>
              </w:rPr>
              <w:tab/>
            </w:r>
            <w:r w:rsidR="00A25801" w:rsidRPr="002850E8">
              <w:rPr>
                <w:rStyle w:val="Hyperlinkki"/>
              </w:rPr>
              <w:t>Esimerkkisanomat ja XML skeemat</w:t>
            </w:r>
            <w:r w:rsidR="00A25801">
              <w:rPr>
                <w:webHidden/>
              </w:rPr>
              <w:tab/>
            </w:r>
            <w:r w:rsidR="00A25801">
              <w:rPr>
                <w:webHidden/>
              </w:rPr>
              <w:fldChar w:fldCharType="begin"/>
            </w:r>
            <w:r w:rsidR="00A25801">
              <w:rPr>
                <w:webHidden/>
              </w:rPr>
              <w:instrText xml:space="preserve"> PAGEREF _Toc183086145 \h </w:instrText>
            </w:r>
            <w:r w:rsidR="00A25801">
              <w:rPr>
                <w:webHidden/>
              </w:rPr>
            </w:r>
            <w:r w:rsidR="00A25801">
              <w:rPr>
                <w:webHidden/>
              </w:rPr>
              <w:fldChar w:fldCharType="separate"/>
            </w:r>
            <w:r w:rsidR="00FB7F43">
              <w:rPr>
                <w:webHidden/>
              </w:rPr>
              <w:t>115</w:t>
            </w:r>
            <w:r w:rsidR="00A25801">
              <w:rPr>
                <w:webHidden/>
              </w:rPr>
              <w:fldChar w:fldCharType="end"/>
            </w:r>
          </w:hyperlink>
        </w:p>
        <w:p w14:paraId="4B62ECE7" w14:textId="001F9AE0" w:rsidR="00CD4AD2" w:rsidRDefault="00E75537">
          <w:pPr>
            <w:rPr>
              <w:b/>
              <w:bCs/>
            </w:rPr>
            <w:sectPr w:rsidR="00CD4AD2" w:rsidSect="003C42E7">
              <w:headerReference w:type="default" r:id="rId16"/>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595364"/>
      </w:sdtContent>
    </w:sdt>
    <w:p w14:paraId="1D4DE569" w14:textId="378A4474" w:rsidR="007C1BA0" w:rsidRDefault="007C1BA0" w:rsidP="007C1BA0">
      <w:pPr>
        <w:pStyle w:val="Otsikko1"/>
      </w:pPr>
      <w:bookmarkStart w:id="5" w:name="_Toc183086086"/>
      <w:bookmarkStart w:id="6" w:name="_Toc34807880"/>
      <w:bookmarkEnd w:id="2"/>
      <w:bookmarkEnd w:id="1"/>
      <w:r>
        <w:t>Johdanto</w:t>
      </w:r>
      <w:bookmarkEnd w:id="5"/>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7" w:name="_Toc183086087"/>
      <w:r>
        <w:t>Taustaa</w:t>
      </w:r>
      <w:bookmarkEnd w:id="7"/>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8" w:name="_Toc183086088"/>
      <w:r>
        <w:t>Käsitteet</w:t>
      </w:r>
      <w:bookmarkEnd w:id="8"/>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7"/>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9" w:name="_Toc183086089"/>
      <w:bookmarkEnd w:id="6"/>
      <w:r>
        <w:t>Sosiaalihuollon asiakastie</w:t>
      </w:r>
      <w:r w:rsidR="00F6211F">
        <w:t>tovarannon</w:t>
      </w:r>
      <w:r>
        <w:t xml:space="preserve"> </w:t>
      </w:r>
      <w:r w:rsidR="000F719D">
        <w:t xml:space="preserve">ja Tahdonilmaisupalvelun </w:t>
      </w:r>
      <w:r>
        <w:t>arkistosanoman rakenne</w:t>
      </w:r>
      <w:bookmarkEnd w:id="9"/>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2ECF25DB" w:rsidR="00CA4FC9" w:rsidRDefault="00CA4FC9" w:rsidP="00CA4FC9">
      <w:pPr>
        <w:pStyle w:val="Merkittyluettelo"/>
      </w:pPr>
      <w:r>
        <w:t>tarkemmat sanomatyyppien tietosisällöt, joiden avulla on mahdollista esittää metatietoja ja joiden sisällä varsinaiset arkistoitavat asiakirjat siirretään asiakastie</w:t>
      </w:r>
      <w:r w:rsidR="00F05DAA">
        <w:t>tovarantoon</w:t>
      </w:r>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8">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EC17E7" w:rsidR="00067156" w:rsidRPr="00067156" w:rsidRDefault="00067156" w:rsidP="00067156">
      <w:pPr>
        <w:pStyle w:val="Kuvaotsikko"/>
        <w:rPr>
          <w:bCs w:val="0"/>
          <w:i w:val="0"/>
          <w:sz w:val="20"/>
          <w:szCs w:val="22"/>
        </w:rPr>
      </w:pPr>
      <w:r w:rsidRPr="00067156">
        <w:rPr>
          <w:bCs w:val="0"/>
          <w:i w:val="0"/>
          <w:sz w:val="20"/>
          <w:szCs w:val="22"/>
        </w:rP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10" w:name="_Toc183086090"/>
      <w:r>
        <w:t>Asiakirjojen paketointi CDA R2 –kääreeseen</w:t>
      </w:r>
      <w:bookmarkEnd w:id="10"/>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11" w:name="_Toc183086091"/>
      <w:r>
        <w:rPr>
          <w:lang w:val="en-US"/>
        </w:rPr>
        <w:t>Arkistosanomien tietoturvallisuus</w:t>
      </w:r>
      <w:bookmarkEnd w:id="11"/>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12" w:name="_Toc183086092"/>
      <w:r>
        <w:t>Dokumenttien yksilöinti, versiointi, tilatiedot ja tietojen tuottamisen yleisiä periaatteita</w:t>
      </w:r>
      <w:bookmarkEnd w:id="12"/>
    </w:p>
    <w:p w14:paraId="2F6B537B" w14:textId="1C102DCF" w:rsidR="00497A47" w:rsidRDefault="00497A47" w:rsidP="00497A47">
      <w:pPr>
        <w:pStyle w:val="Otsikko2"/>
      </w:pPr>
      <w:bookmarkStart w:id="13" w:name="_Toc183086093"/>
      <w:r>
        <w:t>Versiointi ja asiakirjojen suhteet</w:t>
      </w:r>
      <w:bookmarkEnd w:id="13"/>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66C00B34" w:rsidR="006178B8" w:rsidRPr="00DC0BF6" w:rsidRDefault="006178B8" w:rsidP="00C91EDE">
      <w:pPr>
        <w:pStyle w:val="Kuvaotsikko"/>
        <w:rPr>
          <w:i w:val="0"/>
        </w:rPr>
      </w:pPr>
      <w:r>
        <w:rPr>
          <w:i w:val="0"/>
          <w:lang w:eastAsia="fi-FI"/>
        </w:rPr>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14" w:name="_Toc183086094"/>
      <w:r>
        <w:t>Tietojen tuottamisen yleisiä periaatteita</w:t>
      </w:r>
      <w:bookmarkEnd w:id="14"/>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15" w:name="_Toc183086095"/>
      <w:r>
        <w:t>Aikatietojen tuottaminen</w:t>
      </w:r>
      <w:bookmarkEnd w:id="15"/>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16" w:name="_Toc183086096"/>
      <w:r>
        <w:t>Sovellusroolit</w:t>
      </w:r>
      <w:bookmarkEnd w:id="16"/>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17" w:name="_Toc183086097"/>
      <w:r>
        <w:t>Laukaiseva tapahtuma –liipaisimet</w:t>
      </w:r>
      <w:bookmarkEnd w:id="17"/>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18" w:name="_Toc183086098"/>
      <w:r>
        <w:t>Palvelupyynnöt ja niihin liittyvät asiakirjat</w:t>
      </w:r>
      <w:bookmarkEnd w:id="18"/>
    </w:p>
    <w:p w14:paraId="19CA84C0" w14:textId="7E267372" w:rsidR="00857533" w:rsidRDefault="00857533" w:rsidP="00857533">
      <w:pPr>
        <w:pStyle w:val="Otsikko2"/>
      </w:pPr>
      <w:bookmarkStart w:id="19" w:name="_Toc183086099"/>
      <w:r>
        <w:t>Palvelupyynnöt</w:t>
      </w:r>
      <w:bookmarkEnd w:id="19"/>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20" w:name="_Toc183086100"/>
      <w:r w:rsidRPr="00A609D2">
        <w:t>Palvelupyyntöihin liittyvät asiakirjat</w:t>
      </w:r>
      <w:bookmarkEnd w:id="20"/>
    </w:p>
    <w:p w14:paraId="625FE1BB" w14:textId="4878DAF5" w:rsidR="00F16A0A" w:rsidRDefault="00F16A0A" w:rsidP="00F16A0A">
      <w:pPr>
        <w:pStyle w:val="Otsikko3"/>
      </w:pPr>
      <w:bookmarkStart w:id="21" w:name="_Toc183086101"/>
      <w:r>
        <w:t>Asiakkuusasiakirja</w:t>
      </w:r>
      <w:bookmarkEnd w:id="21"/>
    </w:p>
    <w:p w14:paraId="130A74CE" w14:textId="31ED6E02"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25BBAABE" w:rsidR="00F16A0A" w:rsidRDefault="000A291D" w:rsidP="00F16A0A">
      <w:pPr>
        <w:pStyle w:val="Leipteksti"/>
      </w:pPr>
      <w:r>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22" w:name="_Toc183086102"/>
      <w:r>
        <w:t>Asia-asiakirja</w:t>
      </w:r>
      <w:bookmarkEnd w:id="22"/>
    </w:p>
    <w:p w14:paraId="1017B14B" w14:textId="70CD2841"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098E2740"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23" w:name="_Toc183086103"/>
      <w:r>
        <w:t>Vanha asiakasasiakirja ja vanha liiteasiakirja</w:t>
      </w:r>
      <w:bookmarkEnd w:id="23"/>
    </w:p>
    <w:p w14:paraId="52D22D03" w14:textId="4BCDC774"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tovaranto</w:t>
      </w:r>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24" w:name="_Toc183086104"/>
      <w:r>
        <w:t>Ensimmäisen</w:t>
      </w:r>
      <w:r w:rsidR="00F70B4B">
        <w:t xml:space="preserve"> vaiheen asiak</w:t>
      </w:r>
      <w:r w:rsidR="00483345">
        <w:t xml:space="preserve">irja ja </w:t>
      </w:r>
      <w:r>
        <w:t xml:space="preserve"> ensimmäisen </w:t>
      </w:r>
      <w:r w:rsidR="00483345">
        <w:t>vaiheen liiteasiakirja</w:t>
      </w:r>
      <w:bookmarkEnd w:id="24"/>
    </w:p>
    <w:p w14:paraId="3ACC8C5A" w14:textId="592776FA" w:rsidR="00483345" w:rsidRDefault="00E10F4D" w:rsidP="00483345">
      <w:pPr>
        <w:pStyle w:val="Leipteksti"/>
      </w:pPr>
      <w:r>
        <w:t xml:space="preserve">Ensimmäisen </w:t>
      </w:r>
      <w:r w:rsidR="00483345">
        <w:t xml:space="preserve">vaiheen asiakasasiakirjalla ja  </w:t>
      </w:r>
      <w:r>
        <w:t xml:space="preserve"> 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25" w:name="_Toc183086105"/>
      <w:r>
        <w:t>Toisen</w:t>
      </w:r>
      <w:r w:rsidR="00483345">
        <w:t xml:space="preserve"> vaiheen asiakasasiakirja ja </w:t>
      </w:r>
      <w:r>
        <w:t xml:space="preserve"> toisen</w:t>
      </w:r>
      <w:r w:rsidR="00483345">
        <w:t xml:space="preserve"> vaiheen liiteasiakirja</w:t>
      </w:r>
      <w:bookmarkEnd w:id="25"/>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26" w:name="_Toc183086106"/>
      <w:r>
        <w:t>Kertomusmerkintä</w:t>
      </w:r>
      <w:bookmarkEnd w:id="26"/>
    </w:p>
    <w:p w14:paraId="13E996BD" w14:textId="58FAE355" w:rsidR="00B03556" w:rsidRPr="00B03556" w:rsidRDefault="00B03556" w:rsidP="00B03556">
      <w:pPr>
        <w:pStyle w:val="Leipteksti"/>
      </w:pPr>
      <w:r w:rsidRPr="00B03556">
        <w:t>Sosiaalihuollon kertomusmerkinnän tiedot arkistoidaan asiakastie</w:t>
      </w:r>
      <w:r w:rsidR="00C00827">
        <w:t>tovarantoon</w:t>
      </w:r>
      <w:r w:rsidRPr="00B03556">
        <w:t xml:space="preserve"> kertomusmerkintä asiakirjalla. Kertomusmerkintä on rakenteinen asiakirja, joka muodostuu metatiedot sisältävästä 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27" w:name="_Toc183086107"/>
      <w:r>
        <w:t>Mitätöivä asiakirja</w:t>
      </w:r>
      <w:bookmarkEnd w:id="27"/>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28" w:name="_Toc79476409"/>
      <w:bookmarkStart w:id="29" w:name="_Toc89065391"/>
      <w:bookmarkStart w:id="30" w:name="_Toc183086108"/>
      <w:r w:rsidRPr="007F5EAE">
        <w:t>Sosiaalihuollon luovutuslupa-asiakirja</w:t>
      </w:r>
      <w:bookmarkEnd w:id="28"/>
      <w:bookmarkEnd w:id="29"/>
      <w:bookmarkEnd w:id="30"/>
    </w:p>
    <w:p w14:paraId="3C0CB4DA" w14:textId="51B1AD0C"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31" w:name="_Toc79476410"/>
      <w:bookmarkStart w:id="32" w:name="_Toc89065392"/>
      <w:bookmarkStart w:id="33" w:name="_Toc183086109"/>
      <w:r w:rsidRPr="007F5EAE">
        <w:t>Sosiaalihuollon kieltoasiakirja</w:t>
      </w:r>
      <w:bookmarkEnd w:id="31"/>
      <w:bookmarkEnd w:id="32"/>
      <w:bookmarkEnd w:id="33"/>
    </w:p>
    <w:p w14:paraId="5542B0FE" w14:textId="7F88C211"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34" w:name="_Toc183086110"/>
      <w:r>
        <w:t>Sosiaalihuollon asiakastie</w:t>
      </w:r>
      <w:r w:rsidR="00C00827">
        <w:t>tovarannon</w:t>
      </w:r>
      <w:r w:rsidR="002D4974">
        <w:t xml:space="preserve"> ja Tahdonilmaisupalvelun</w:t>
      </w:r>
      <w:r>
        <w:t xml:space="preserve"> siirtokehykset</w:t>
      </w:r>
      <w:bookmarkEnd w:id="34"/>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35" w:name="_Toc183086111"/>
      <w:r w:rsidRPr="00C91EDE">
        <w:rPr>
          <w:lang w:val="en-US"/>
        </w:rPr>
        <w:t>Send Message Payload (MCCI_MT000100UV01)</w:t>
      </w:r>
      <w:bookmarkEnd w:id="35"/>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Synkronisessa web services-liikenteessä ainoa järkevä arvo on ”ER”, jolloin vastaanottokuittaus palautetaan vain 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595364"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36" w:name="_Toc183086112"/>
      <w:r w:rsidRPr="00282B52">
        <w:rPr>
          <w:lang w:val="en-US"/>
        </w:rPr>
        <w:t>Application Level Acknowledgement (MCCI_MT000300UV01)</w:t>
      </w:r>
      <w:bookmarkEnd w:id="36"/>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504AEC"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504AEC"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Lähettäjä kuvataan vastaavalla tavalla 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37" w:name="_Toc183086113"/>
      <w:r w:rsidRPr="004F321C">
        <w:rPr>
          <w:lang w:val="en-US"/>
        </w:rPr>
        <w:t>Send Accept Acknowledgement (MCCI_MT000200UV01)</w:t>
      </w:r>
      <w:bookmarkEnd w:id="37"/>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504AEC"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504AEC"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38" w:name="_Toc183086114"/>
      <w:r w:rsidRPr="009179A6">
        <w:t>Sosiaalihuollon asiakastie</w:t>
      </w:r>
      <w:r w:rsidR="00F735F6">
        <w:t>tovarannon</w:t>
      </w:r>
      <w:r w:rsidR="0085303D">
        <w:t xml:space="preserve"> ja Tahdonilmaisupalvelun</w:t>
      </w:r>
      <w:r w:rsidRPr="009179A6">
        <w:t xml:space="preserve"> viestinvälityksen kontrollikehykset</w:t>
      </w:r>
      <w:bookmarkEnd w:id="38"/>
    </w:p>
    <w:p w14:paraId="4AEA2447" w14:textId="1B0363D5" w:rsidR="009179A6" w:rsidRPr="009179A6" w:rsidRDefault="009179A6" w:rsidP="009179A6">
      <w:pPr>
        <w:pStyle w:val="Otsikko2"/>
      </w:pPr>
      <w:bookmarkStart w:id="39" w:name="_Toc183086115"/>
      <w:r w:rsidRPr="009179A6">
        <w:t>Kontrollikehyksen merkitys ja tietomalli</w:t>
      </w:r>
      <w:bookmarkEnd w:id="39"/>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40" w:name="_Toc183086116"/>
      <w:r w:rsidRPr="002E57E0">
        <w:t>Täydennykset yleisiin V3-ohjeisiin</w:t>
      </w:r>
      <w:bookmarkEnd w:id="40"/>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käyttötilanne on ilmoitettava kaikissa 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4130A079" w:rsidR="002E57E0" w:rsidRDefault="002E57E0" w:rsidP="002E57E0">
      <w:pPr>
        <w:pStyle w:val="Leipteksti"/>
      </w:pPr>
      <w:r>
        <w:t>Mitätöitäessä asiakastie</w:t>
      </w:r>
      <w:r w:rsidR="00BC1B9C">
        <w:t>tovarantoon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1624D2" w:rsidRDefault="00AE0CAF" w:rsidP="00AE0CAF">
      <w:pPr>
        <w:pStyle w:val="Leipteksti"/>
        <w:rPr>
          <w:lang w:val="en-US"/>
        </w:rPr>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1B5A2B">
        <w:rPr>
          <w:lang w:val="en-US"/>
        </w:rPr>
        <w:t>Kontrollikehyksen sisällä polku elementtiin on seuraava:</w:t>
      </w:r>
    </w:p>
    <w:p w14:paraId="6F7C68F4" w14:textId="77777777" w:rsidR="00AE0CAF" w:rsidRPr="001624D2" w:rsidRDefault="00AE0CAF" w:rsidP="00AE0CAF">
      <w:pPr>
        <w:pStyle w:val="Leipteksti"/>
        <w:rPr>
          <w:lang w:val="en-US"/>
        </w:rPr>
      </w:pPr>
      <w:r w:rsidRPr="001624D2">
        <w:rPr>
          <w:lang w:val="en-US"/>
        </w:rPr>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Kontrollikehyksen authorOrPerformer rakenne on kuvattu kuvassa 6 (huom. auki rakenne assignedPerson/assignedPerson, palveluyksikkö-tiedon rakennetta representedOrganization ei ole 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3">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4">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41" w:name="_Toc183086117"/>
      <w:r w:rsidRPr="003C4E8A">
        <w:rPr>
          <w:lang w:val="en-US"/>
        </w:rPr>
        <w:t>Trigger Event Control Act (MCAI_MT700201UV01)</w:t>
      </w:r>
      <w:bookmarkEnd w:id="41"/>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D26CB9" w:rsidRDefault="001B0DC7" w:rsidP="001B0DC7">
      <w:pPr>
        <w:pStyle w:val="Kuvaotsikko"/>
      </w:pPr>
      <w:r w:rsidRPr="001B5A2B">
        <w:t>Kuva 8. Kontrollikehyksen Trigger Event Control Act rakenne (HL</w:t>
      </w:r>
      <w:r w:rsidR="000C317B" w:rsidRPr="00D26CB9">
        <w:t xml:space="preserve">7 </w:t>
      </w:r>
      <w:r w:rsidRPr="00D26CB9">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DC367E"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504AEC"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42" w:name="_Toc183086118"/>
      <w:r w:rsidRPr="0037684A">
        <w:rPr>
          <w:lang w:val="en-US"/>
        </w:rPr>
        <w:t>Query Control Act Request: Query By Parameter (QUQI_MT021001UV01)</w:t>
      </w:r>
      <w:bookmarkEnd w:id="42"/>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504AEC"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504AEC"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Elementissä ilmoitetaan perustelu tietojen haulle, jos palveluyksiköllä ei ole 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43" w:name="_Toc183086119"/>
      <w:r w:rsidRPr="00D64664">
        <w:rPr>
          <w:lang w:val="en-US"/>
        </w:rPr>
        <w:t>Query Control Act Response/Acknowledgement (QUQI_MT120001UV01)</w:t>
      </w:r>
      <w:bookmarkEnd w:id="43"/>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DC367E"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FB7F43"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44" w:name="_Toc183086120"/>
      <w:r w:rsidRPr="00E33FE5">
        <w:t>Asiakirjojen hallinnan interaktiot ja niissä käytettävä tietosisältö</w:t>
      </w:r>
      <w:bookmarkEnd w:id="44"/>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45" w:name="_Toc183086121"/>
      <w:r w:rsidRPr="00E33FE5">
        <w:t>Asiakirjojen hallinnan sanomatyypit</w:t>
      </w:r>
      <w:bookmarkEnd w:id="45"/>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46" w:name="_Toc183086122"/>
      <w:r w:rsidRPr="00346981">
        <w:rPr>
          <w:lang w:val="en-US"/>
        </w:rPr>
        <w:t>Sanomatyyppi Document Event, with Content (RCMR_MT200002FI01)</w:t>
      </w:r>
      <w:bookmarkEnd w:id="46"/>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595364" w:rsidP="00284905">
            <w:pPr>
              <w:pStyle w:val="Taulukko"/>
            </w:pPr>
            <w:hyperlink r:id="rId28"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47" w:name="_Toc183086123"/>
      <w:r w:rsidRPr="00E645E2">
        <w:rPr>
          <w:lang w:val="en-US"/>
        </w:rPr>
        <w:t>Sanomatyyppi Document Event (RCMR_MT200001FI01)</w:t>
      </w:r>
      <w:bookmarkEnd w:id="47"/>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595364" w:rsidP="00DA68AC">
            <w:pPr>
              <w:pStyle w:val="Taulukko"/>
            </w:pPr>
            <w:hyperlink r:id="rId29"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48" w:name="_Toc183086124"/>
      <w:r w:rsidRPr="004D3B93">
        <w:t>Sosiaalihuollon metatiedot</w:t>
      </w:r>
      <w:bookmarkEnd w:id="48"/>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FB7F43"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DC367E"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1624D2" w:rsidRDefault="00E31190">
            <w:pPr>
              <w:pStyle w:val="Taulukko"/>
            </w:pPr>
            <w:r w:rsidRPr="001B5A2B">
              <w:t>&lt;hl7fi:structuredFileFormat code="3" codeSystem="1.2.246.537.5.40179.2008" co</w:t>
            </w:r>
            <w:r w:rsidRPr="001624D2">
              <w:t>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DC367E"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arkistoinnissa metatiedolla ilmoitetaan sen palvelunjärjestäjän nimi, jonka rekisteriin asiakasasiakirja tallennetaan. </w:t>
            </w:r>
          </w:p>
          <w:p w14:paraId="5521F998" w14:textId="453D0860" w:rsidR="0087670F" w:rsidRPr="001624D2" w:rsidRDefault="0087670F" w:rsidP="0087670F">
            <w:pPr>
              <w:pStyle w:val="Taulukko"/>
            </w:pPr>
            <w:r w:rsidRPr="001B5A2B">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6775127"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595364" w:rsidP="0087670F">
            <w:pPr>
              <w:pStyle w:val="Taulukko"/>
              <w:jc w:val="center"/>
            </w:pPr>
            <w:hyperlink r:id="rId30"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595364" w:rsidP="0087670F">
            <w:pPr>
              <w:pStyle w:val="Taulukko"/>
              <w:jc w:val="center"/>
            </w:pPr>
            <w:hyperlink r:id="rId31"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595364" w:rsidP="0087670F">
            <w:pPr>
              <w:pStyle w:val="Taulukko"/>
              <w:jc w:val="center"/>
            </w:pPr>
            <w:hyperlink r:id="rId32"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FB7F43"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FB7F43" w14:paraId="46F48949" w14:textId="77777777" w:rsidTr="004065CB">
        <w:tc>
          <w:tcPr>
            <w:tcW w:w="2405" w:type="dxa"/>
          </w:tcPr>
          <w:p w14:paraId="783C28A9" w14:textId="12F4BEA1" w:rsidR="007A0BE4" w:rsidRDefault="0092442C" w:rsidP="0087670F">
            <w:pPr>
              <w:pStyle w:val="Taulukko"/>
            </w:pPr>
            <w:bookmarkStart w:id="49" w:name="OLE_LINK1"/>
            <w:r w:rsidRPr="0092442C">
              <w:t>ClinicalDocument.hl7fi:localSocialHeader.documentSentBy</w:t>
            </w:r>
            <w:bookmarkEnd w:id="49"/>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1624D2" w:rsidRDefault="00D125C2" w:rsidP="00AB5B43">
            <w:pPr>
              <w:pStyle w:val="Taulukko"/>
            </w:pPr>
            <w:r w:rsidRPr="001B5A2B">
              <w:t>ClinicalDocument.hl7fi:localSocialHeader.signature.person.signer</w:t>
            </w:r>
            <w:r w:rsidR="009E0DEC" w:rsidRPr="001624D2">
              <w:t>.</w:t>
            </w:r>
            <w:r w:rsidRPr="001624D2">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1624D2" w:rsidRDefault="009E0DEC" w:rsidP="00AB5B43">
            <w:pPr>
              <w:pStyle w:val="Taulukko"/>
            </w:pPr>
            <w:r w:rsidRPr="001B5A2B">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50" w:name="_Toc183086125"/>
      <w:r>
        <w:t>Asiakirjojen hallinnan interaktiot</w:t>
      </w:r>
      <w:bookmarkEnd w:id="50"/>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51" w:name="_Toc183086126"/>
      <w:r w:rsidRPr="005C4CD2">
        <w:rPr>
          <w:lang w:val="en-US"/>
        </w:rPr>
        <w:t>Arkistoi asiakirja – Original document with content (RCMR_IN200002FI01)</w:t>
      </w:r>
      <w:bookmarkEnd w:id="51"/>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52" w:name="_Toc183086127"/>
      <w:r w:rsidRPr="00E86010">
        <w:rPr>
          <w:lang w:val="en-US"/>
        </w:rPr>
        <w:t>Korvaa asiakirja – Document Replacement with Content (RCMR_IN200016FI01)</w:t>
      </w:r>
      <w:bookmarkEnd w:id="52"/>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4">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53" w:name="_Toc183086128"/>
      <w:r w:rsidRPr="007F7729">
        <w:rPr>
          <w:lang w:val="en-US"/>
        </w:rPr>
        <w:t>Sovellustason kuittaus – Document Transmission Acknowledgement (RCRM_IN 220001FI01)</w:t>
      </w:r>
      <w:bookmarkEnd w:id="53"/>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5">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54" w:name="_Toc183086129"/>
      <w:r w:rsidRPr="008D734F">
        <w:rPr>
          <w:lang w:val="sv-SE"/>
        </w:rPr>
        <w:t>Vastaanottokuittaus – Accept Ack (MCCI_IN000002UV01)</w:t>
      </w:r>
      <w:bookmarkEnd w:id="54"/>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36">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55" w:name="_Toc183086130"/>
      <w:r w:rsidRPr="00CD2BA3">
        <w:t>Kyselyiden interaktiot ja niissä käytettävä tietosisältö</w:t>
      </w:r>
      <w:bookmarkEnd w:id="55"/>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56" w:name="_Toc183086131"/>
      <w:r w:rsidRPr="00CD2BA3">
        <w:rPr>
          <w:rFonts w:eastAsiaTheme="minorHAnsi"/>
        </w:rPr>
        <w:t>Kyselyiden tietosisältö</w:t>
      </w:r>
      <w:bookmarkEnd w:id="56"/>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57" w:name="_Toc183086132"/>
      <w:r w:rsidRPr="00CD2BA3">
        <w:rPr>
          <w:rFonts w:eastAsiaTheme="minorHAnsi"/>
          <w:lang w:val="en-US"/>
        </w:rPr>
        <w:t>Sanomatyyppi Query Event Document (RCMR_MT200003FI01)</w:t>
      </w:r>
      <w:bookmarkEnd w:id="57"/>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7">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6C46CD36" w:rsidR="00385DF4" w:rsidRDefault="00385DF4" w:rsidP="00385DF4">
      <w:pPr>
        <w:pStyle w:val="Otsikko3"/>
      </w:pPr>
      <w:bookmarkStart w:id="58" w:name="_Toc183086133"/>
      <w:r>
        <w:t>Sosiaalihuollon kyselyparametrit</w:t>
      </w:r>
      <w:bookmarkEnd w:id="58"/>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0EE0F9E8" w:rsidR="00F751B7" w:rsidRDefault="00F751B7" w:rsidP="00A4034C">
            <w:pPr>
              <w:pStyle w:val="Taulukko"/>
            </w:pPr>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7DFF107" w:rsidR="00F751B7" w:rsidRDefault="00F751B7" w:rsidP="00A4034C">
            <w:pPr>
              <w:pStyle w:val="Taulukko"/>
            </w:pPr>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152E78C8" w:rsidR="00F751B7" w:rsidRDefault="00F751B7" w:rsidP="00A4034C">
            <w:pPr>
              <w:pStyle w:val="Taulukko"/>
            </w:pPr>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32DC3EF7" w:rsidR="00F751B7" w:rsidRDefault="00F751B7" w:rsidP="00A4034C">
            <w:pPr>
              <w:pStyle w:val="Taulukko"/>
            </w:pPr>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466846F2" w:rsidR="00F751B7" w:rsidRDefault="00F751B7" w:rsidP="0021672E">
            <w:pPr>
              <w:pStyle w:val="Taulukko"/>
            </w:pPr>
            <w:r>
              <w:t>patient</w:t>
            </w:r>
            <w:r w:rsidR="00DC367E">
              <w:t>.i</w:t>
            </w:r>
            <w:r>
              <w:t>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29769B1D" w:rsidR="00F751B7" w:rsidRDefault="00F751B7" w:rsidP="005E3908">
            <w:pPr>
              <w:pStyle w:val="Taulukko"/>
              <w:jc w:val="both"/>
            </w:pPr>
            <w:r w:rsidRPr="005E3908">
              <w:t>serviceprocess</w:t>
            </w:r>
            <w:r w:rsidR="00FC517C">
              <w:t>.t</w:t>
            </w:r>
            <w:r w:rsidRPr="005E3908">
              <w: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c>
          <w:tcPr>
            <w:tcW w:w="3114" w:type="dxa"/>
          </w:tcPr>
          <w:p w14:paraId="6D213DA4" w14:textId="4A4D565D" w:rsidR="0037685A" w:rsidRPr="005E3908" w:rsidRDefault="0037685A" w:rsidP="0037685A">
            <w:pPr>
              <w:pStyle w:val="Taulukko"/>
              <w:jc w:val="both"/>
            </w:pPr>
            <w:r w:rsidRPr="000139DD">
              <w:rPr>
                <w:rFonts w:ascii="Arial" w:hAnsi="Arial" w:cs="Arial"/>
                <w:szCs w:val="20"/>
              </w:rPr>
              <w:t>languageCode</w:t>
            </w:r>
          </w:p>
        </w:tc>
        <w:tc>
          <w:tcPr>
            <w:tcW w:w="850" w:type="dxa"/>
          </w:tcPr>
          <w:p w14:paraId="2F46B032" w14:textId="13F70E5F" w:rsidR="0037685A" w:rsidRDefault="0037685A" w:rsidP="0037685A">
            <w:pPr>
              <w:pStyle w:val="Taulukko"/>
              <w:jc w:val="center"/>
            </w:pPr>
            <w:r>
              <w:t>Ei</w:t>
            </w:r>
          </w:p>
        </w:tc>
        <w:tc>
          <w:tcPr>
            <w:tcW w:w="851" w:type="dxa"/>
          </w:tcPr>
          <w:p w14:paraId="45E22C21" w14:textId="07EF0B29" w:rsidR="0037685A" w:rsidRDefault="0037685A" w:rsidP="0037685A">
            <w:pPr>
              <w:pStyle w:val="Taulukko"/>
              <w:jc w:val="center"/>
            </w:pPr>
            <w:r>
              <w:t>-</w:t>
            </w:r>
          </w:p>
        </w:tc>
        <w:tc>
          <w:tcPr>
            <w:tcW w:w="709" w:type="dxa"/>
          </w:tcPr>
          <w:p w14:paraId="10C3D026" w14:textId="0C3072ED" w:rsidR="0037685A" w:rsidRDefault="0037685A" w:rsidP="0037685A">
            <w:pPr>
              <w:pStyle w:val="Taulukko"/>
              <w:jc w:val="center"/>
            </w:pPr>
            <w:r>
              <w:t>-</w:t>
            </w:r>
          </w:p>
        </w:tc>
        <w:tc>
          <w:tcPr>
            <w:tcW w:w="850" w:type="dxa"/>
          </w:tcPr>
          <w:p w14:paraId="4314F355" w14:textId="29A993FA" w:rsidR="0037685A" w:rsidRDefault="0037685A" w:rsidP="0037685A">
            <w:pPr>
              <w:pStyle w:val="Taulukko"/>
              <w:jc w:val="center"/>
            </w:pPr>
            <w:r>
              <w:t>-</w:t>
            </w:r>
          </w:p>
        </w:tc>
        <w:tc>
          <w:tcPr>
            <w:tcW w:w="851" w:type="dxa"/>
          </w:tcPr>
          <w:p w14:paraId="15C7E032" w14:textId="699E9FAE" w:rsidR="0037685A" w:rsidRDefault="0037685A" w:rsidP="0037685A">
            <w:pPr>
              <w:pStyle w:val="Taulukko"/>
              <w:jc w:val="center"/>
            </w:pPr>
            <w:r>
              <w:t>-</w:t>
            </w:r>
          </w:p>
        </w:tc>
        <w:tc>
          <w:tcPr>
            <w:tcW w:w="850" w:type="dxa"/>
          </w:tcPr>
          <w:p w14:paraId="2FF08940" w14:textId="0560C974" w:rsidR="0037685A" w:rsidRDefault="0037685A" w:rsidP="0037685A">
            <w:pPr>
              <w:pStyle w:val="Taulukko"/>
              <w:jc w:val="center"/>
            </w:pPr>
            <w:r>
              <w:t>-</w:t>
            </w:r>
          </w:p>
        </w:tc>
        <w:tc>
          <w:tcPr>
            <w:tcW w:w="992" w:type="dxa"/>
          </w:tcPr>
          <w:p w14:paraId="39CE20BC" w14:textId="6D1D288D" w:rsidR="0037685A" w:rsidRDefault="0037685A" w:rsidP="0037685A">
            <w:pPr>
              <w:pStyle w:val="Taulukko"/>
              <w:jc w:val="center"/>
            </w:pPr>
            <w:r>
              <w:t>-</w:t>
            </w:r>
          </w:p>
        </w:tc>
      </w:tr>
    </w:tbl>
    <w:p w14:paraId="1EE2B8C6" w14:textId="5043A684"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tukemat kyselyparametrit.</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4E5802F9" w:rsidR="00CB5294" w:rsidRDefault="00CB5294" w:rsidP="00D53D43">
            <w:pPr>
              <w:pStyle w:val="Taulukko"/>
            </w:pPr>
            <w:r w:rsidRPr="00D808AC">
              <w: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2176EF50" w:rsidR="00CB5294" w:rsidRDefault="00CB5294" w:rsidP="00D53D43">
            <w:pPr>
              <w:pStyle w:val="Taulukko"/>
            </w:pPr>
            <w:r w:rsidRPr="00A4034C">
              <w: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6AC79645" w:rsidR="00CB5294" w:rsidRDefault="00CB5294" w:rsidP="00D53D43">
            <w:pPr>
              <w:pStyle w:val="Taulukko"/>
            </w:pPr>
            <w:r w:rsidRPr="0021672E">
              <w: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05DCB67A" w:rsidR="00CB5294" w:rsidRDefault="00CB5294" w:rsidP="00D53D43">
            <w:pPr>
              <w:pStyle w:val="Taulukko"/>
            </w:pPr>
            <w:r w:rsidRPr="0021672E">
              <w: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068893A6" w:rsidR="00CB3EE2" w:rsidRDefault="00CB3EE2" w:rsidP="00CB3EE2">
            <w:pPr>
              <w:pStyle w:val="Taulukko"/>
            </w:pPr>
            <w:r w:rsidRPr="00D808AC">
              <w: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4094F6A9" w:rsidR="00CB3EE2" w:rsidRDefault="00CB3EE2" w:rsidP="00CB3EE2">
            <w:pPr>
              <w:pStyle w:val="Taulukko"/>
            </w:pPr>
            <w:r w:rsidRPr="00A4034C">
              <w: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2DC78371" w:rsidR="00CB3EE2" w:rsidRDefault="00CB3EE2" w:rsidP="00CB3EE2">
            <w:pPr>
              <w:pStyle w:val="Taulukko"/>
            </w:pPr>
            <w:r w:rsidRPr="0021672E">
              <w: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5A0A5BEB" w:rsidR="00CB3EE2" w:rsidRDefault="00CB3EE2" w:rsidP="00CB3EE2">
            <w:pPr>
              <w:pStyle w:val="Taulukko"/>
            </w:pPr>
            <w:r w:rsidRPr="0021672E">
              <w: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t>assignedAuthor.name.family</w:t>
            </w:r>
          </w:p>
        </w:tc>
        <w:tc>
          <w:tcPr>
            <w:tcW w:w="709" w:type="dxa"/>
          </w:tcPr>
          <w:p w14:paraId="5778DAC5" w14:textId="77777777" w:rsidR="00CB3EE2" w:rsidRDefault="00CB3EE2" w:rsidP="00CB3EE2">
            <w:pPr>
              <w:pStyle w:val="Taulukko"/>
              <w:jc w:val="center"/>
            </w:pPr>
            <w:r>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59" w:name="_Toc183086134"/>
      <w:r>
        <w:t>Kyselyparametrien kuvaus ja käyttö</w:t>
      </w:r>
      <w:bookmarkEnd w:id="59"/>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D26CB9"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1B5A2B">
        <w:rPr>
          <w:rFonts w:cs="Arial"/>
          <w:color w:val="000000"/>
          <w:szCs w:val="18"/>
          <w:highlight w:val="white"/>
          <w:lang w:val="en-US"/>
        </w:rPr>
        <w:t>2006.6347235</w:t>
      </w:r>
      <w:r w:rsidRPr="00D26CB9">
        <w:rPr>
          <w:rFonts w:cs="Arial"/>
          <w:color w:val="0000FF"/>
          <w:szCs w:val="18"/>
          <w:highlight w:val="white"/>
          <w:lang w:val="en-US"/>
        </w:rPr>
        <w:t>"/&gt;</w:t>
      </w:r>
    </w:p>
    <w:p w14:paraId="6040E068" w14:textId="3F7E0258" w:rsidR="00D43656" w:rsidRPr="001624D2" w:rsidRDefault="00D43656" w:rsidP="00BE4B8C">
      <w:pPr>
        <w:pStyle w:val="Leipteksti"/>
        <w:spacing w:after="0"/>
        <w:rPr>
          <w:rFonts w:cs="Arial"/>
          <w:color w:val="0000FF"/>
          <w:sz w:val="18"/>
          <w:szCs w:val="18"/>
          <w:lang w:val="en-US"/>
        </w:rPr>
      </w:pPr>
      <w:r w:rsidRPr="001624D2">
        <w:rPr>
          <w:rFonts w:cs="Arial"/>
          <w:color w:val="0000FF"/>
          <w:sz w:val="18"/>
          <w:szCs w:val="18"/>
          <w:highlight w:val="white"/>
          <w:lang w:val="en-US"/>
        </w:rPr>
        <w:t>&lt;</w:t>
      </w:r>
      <w:r w:rsidRPr="001624D2">
        <w:rPr>
          <w:rFonts w:cs="Arial"/>
          <w:color w:val="800000"/>
          <w:sz w:val="18"/>
          <w:szCs w:val="18"/>
          <w:highlight w:val="white"/>
          <w:lang w:val="en-US"/>
        </w:rPr>
        <w:t>value</w:t>
      </w:r>
      <w:r w:rsidRPr="001624D2">
        <w:rPr>
          <w:rFonts w:cs="Arial"/>
          <w:color w:val="FF0000"/>
          <w:sz w:val="18"/>
          <w:szCs w:val="18"/>
          <w:highlight w:val="white"/>
          <w:lang w:val="en-US"/>
        </w:rPr>
        <w:t xml:space="preserve"> root</w:t>
      </w:r>
      <w:r w:rsidRPr="001624D2">
        <w:rPr>
          <w:rFonts w:cs="Arial"/>
          <w:color w:val="0000FF"/>
          <w:sz w:val="18"/>
          <w:szCs w:val="18"/>
          <w:highlight w:val="white"/>
          <w:lang w:val="en-US"/>
        </w:rPr>
        <w:t>="</w:t>
      </w:r>
      <w:r w:rsidRPr="001624D2">
        <w:rPr>
          <w:rFonts w:cs="Arial"/>
          <w:color w:val="000000"/>
          <w:sz w:val="18"/>
          <w:szCs w:val="18"/>
          <w:highlight w:val="white"/>
          <w:lang w:val="en-US"/>
        </w:rPr>
        <w:t>1.2.246.10.7654321.11.2006.542654354</w:t>
      </w:r>
      <w:r w:rsidRPr="001624D2">
        <w:rPr>
          <w:rFonts w:cs="Arial"/>
          <w:color w:val="0000FF"/>
          <w:sz w:val="18"/>
          <w:szCs w:val="18"/>
          <w:highlight w:val="white"/>
          <w:lang w:val="en-US"/>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64A12FC5" w:rsidR="00D43656" w:rsidRDefault="00D43656" w:rsidP="00D43656">
      <w:pPr>
        <w:pStyle w:val="Leipteksti"/>
      </w:pPr>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16B2945A" w:rsidR="00D43656" w:rsidRDefault="00D43656" w:rsidP="00D43656">
      <w:pPr>
        <w:pStyle w:val="Leipteksti"/>
      </w:pPr>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5BF1F6DE" w:rsidR="00D43656" w:rsidRDefault="00D43656" w:rsidP="00D43656">
      <w:pPr>
        <w:pStyle w:val="Leipteksti"/>
      </w:pPr>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6C988900" w:rsidR="00D43656" w:rsidRDefault="00D43656" w:rsidP="00D43656">
      <w:pPr>
        <w:pStyle w:val="Leipteksti"/>
      </w:pPr>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6FA8A7D5" w:rsidR="00D43656" w:rsidRPr="004D7259" w:rsidRDefault="00494D25" w:rsidP="00E63BB7">
      <w:r w:rsidRPr="004D7259">
        <w:t xml:space="preserve">         </w:t>
      </w:r>
      <w:r w:rsidR="000C1ED6">
        <w:t xml:space="preserve">  </w:t>
      </w:r>
      <w:r w:rsidRPr="004D7259">
        <w:t xml:space="preserve"> </w:t>
      </w:r>
      <w:r w:rsidR="000C1ED6" w:rsidRPr="000C1ED6">
        <w:t>&lt;value extension="290671-920J" root="1.2.246.21"/&gt;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w:t>
      </w:r>
      <w:r w:rsidRPr="00864F48">
        <w:rPr>
          <w:bCs/>
        </w:rPr>
        <w:t>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60" w:name="_Toc183086135"/>
      <w:r>
        <w:t>Asiakkaan yksilöinti ja hakujen rajaaminen</w:t>
      </w:r>
      <w:bookmarkEnd w:id="60"/>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8">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61" w:name="_Toc183086136"/>
      <w:r w:rsidRPr="00C34B40">
        <w:t>Kyselyiden interaktiot</w:t>
      </w:r>
      <w:bookmarkEnd w:id="61"/>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62" w:name="_Toc183086137"/>
      <w:r>
        <w:t>Hae asiakirjaluettelo ja metatiedot – Find Document Metadata Query (RCMR_IN200029FI01)</w:t>
      </w:r>
      <w:bookmarkEnd w:id="62"/>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39">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A65E25"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63" w:name="_Toc183086138"/>
      <w:r w:rsidRPr="00EC02EB">
        <w:rPr>
          <w:lang w:val="en-US"/>
        </w:rPr>
        <w:t>Hae asiakirja – Find Document Metadata and Content Query (RCMR_IN200031FI01)</w:t>
      </w:r>
      <w:bookmarkEnd w:id="63"/>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pPr>
      <w:r>
        <w:t>SP37 Kertomusmerkintäluettelon haku palvelunjärjestäjän rekisteristä</w:t>
      </w:r>
    </w:p>
    <w:p w14:paraId="095E3C9F" w14:textId="007E65F3" w:rsidR="0048739B" w:rsidRPr="0048739B" w:rsidRDefault="0048739B" w:rsidP="001624D2">
      <w:pPr>
        <w:pStyle w:val="Leipteksti"/>
        <w:ind w:left="2608"/>
      </w:pPr>
      <w:r>
        <w:t>Huom ! SP37 palauttaa metatiedot sekä asiakirjan, mutta ei näyttömuotoa</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40">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A65E25"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64" w:name="_Toc183086139"/>
      <w:r w:rsidRPr="00B01C28">
        <w:rPr>
          <w:lang w:val="en-US"/>
        </w:rPr>
        <w:t>Hae kooste – Find Customer Overview Query (RCMR_IN200033FI01)</w:t>
      </w:r>
      <w:bookmarkEnd w:id="64"/>
    </w:p>
    <w:p w14:paraId="1EF5F715" w14:textId="73F03925"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arkistoidun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2CBF44B5"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tai Tahdonilmaisupalveluun arkistoidun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1">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A65E25"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65" w:name="_Toc183086140"/>
      <w:r w:rsidRPr="00CC33F2">
        <w:t>Kyselyiden vastausinteraktiot</w:t>
      </w:r>
      <w:bookmarkEnd w:id="65"/>
    </w:p>
    <w:p w14:paraId="5DD2F319" w14:textId="4D540094" w:rsidR="00CC33F2" w:rsidRPr="00CC33F2" w:rsidRDefault="00CC33F2" w:rsidP="00CC33F2">
      <w:pPr>
        <w:pStyle w:val="Otsikko3"/>
        <w:rPr>
          <w:rFonts w:eastAsiaTheme="minorHAnsi"/>
        </w:rPr>
      </w:pPr>
      <w:bookmarkStart w:id="66" w:name="_Toc183086141"/>
      <w:r w:rsidRPr="00CC33F2">
        <w:rPr>
          <w:rFonts w:eastAsiaTheme="minorHAnsi"/>
        </w:rPr>
        <w:t>Yleistä vastausinteraktioista</w:t>
      </w:r>
      <w:bookmarkEnd w:id="66"/>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2">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67" w:name="_Toc183086142"/>
      <w:r>
        <w:t>Hae asiakirjaluettelo ja metatiedot vastaus – Find Document Metadata Response (RCMR_IN200030FI01)</w:t>
      </w:r>
      <w:bookmarkEnd w:id="67"/>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68" w:name="_Toc183086143"/>
      <w:r w:rsidRPr="000458AB">
        <w:rPr>
          <w:lang w:val="en-US"/>
        </w:rPr>
        <w:t>Hae asiakirjoja vastaus – Find Document Metadata and Content Response (RCMR_IN200032FI01)</w:t>
      </w:r>
      <w:bookmarkEnd w:id="68"/>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69" w:name="_Toc183086144"/>
      <w:r w:rsidRPr="00D964AA">
        <w:rPr>
          <w:lang w:val="en-US"/>
        </w:rPr>
        <w:t>Hae kooste vastaus – Find Customer Overview Response (RCMR_IN200034FI01)</w:t>
      </w:r>
      <w:bookmarkEnd w:id="69"/>
    </w:p>
    <w:p w14:paraId="17E60C4A" w14:textId="31262B62"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70" w:name="_Toc183086145"/>
      <w:r>
        <w:t>Esimerkkisanomat ja XML skeemat</w:t>
      </w:r>
      <w:bookmarkEnd w:id="70"/>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9F39AF" w14:textId="77777777" w:rsidR="00AB7E19" w:rsidRDefault="00AB7E19" w:rsidP="00661F12">
      <w:r>
        <w:separator/>
      </w:r>
    </w:p>
  </w:endnote>
  <w:endnote w:type="continuationSeparator" w:id="0">
    <w:p w14:paraId="7405F586" w14:textId="77777777" w:rsidR="00AB7E19" w:rsidRDefault="00AB7E19"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1F23FD" w14:textId="77777777" w:rsidR="00AB7E19" w:rsidRDefault="00AB7E19" w:rsidP="00661F12">
      <w:r>
        <w:separator/>
      </w:r>
    </w:p>
  </w:footnote>
  <w:footnote w:type="continuationSeparator" w:id="0">
    <w:p w14:paraId="3F2ED9E7" w14:textId="77777777" w:rsidR="00AB7E19" w:rsidRDefault="00AB7E19"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fldSimple w:instr=" NUMPAGES   \* MERGEFORMAT ">
            <w:r>
              <w:t>126</w:t>
            </w:r>
          </w:fldSimple>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595364"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279CEF4D" w14:textId="2B6D8F27" w:rsidR="007653AB" w:rsidRDefault="00D26CB9" w:rsidP="00F53733">
              <w:pPr>
                <w:pStyle w:val="Yltunniste"/>
              </w:pPr>
              <w:r>
                <w:t>2.4.2025</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fldSimple w:instr=" NUMPAGES   \* MERGEFORMAT ">
            <w:r w:rsidR="0005484A">
              <w:t>129</w:t>
            </w:r>
          </w:fldSimple>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4BFF6C00" w:rsidR="007653AB" w:rsidRPr="00661F12" w:rsidRDefault="007653AB">
          <w:pPr>
            <w:pStyle w:val="Yltunniste"/>
          </w:pPr>
          <w:r>
            <w:t>Versio 4.</w:t>
          </w:r>
          <w:r w:rsidR="00FB48AE">
            <w:t>3_RC1</w:t>
          </w:r>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14D5D0D9" w14:textId="24AEC09A" w:rsidR="007653AB" w:rsidRDefault="00D26CB9" w:rsidP="007653AB">
              <w:pPr>
                <w:pStyle w:val="Yltunniste"/>
              </w:pPr>
              <w:r>
                <w:t>2.4.2025</w:t>
              </w:r>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fldSimple w:instr=" NUMPAGES   \* MERGEFORMAT ">
            <w:r w:rsidR="0005484A">
              <w:t>129</w:t>
            </w:r>
          </w:fldSimple>
          <w:r>
            <w:t>)</w:t>
          </w:r>
        </w:p>
      </w:tc>
      <w:tc>
        <w:tcPr>
          <w:tcW w:w="566" w:type="dxa"/>
        </w:tcPr>
        <w:p w14:paraId="526E085D" w14:textId="47EEF6FA"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A173AE">
            <w:t>5</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60A37389" w:rsidR="007653AB" w:rsidRPr="00661F12" w:rsidRDefault="007653AB">
          <w:pPr>
            <w:pStyle w:val="Yltunniste"/>
          </w:pPr>
          <w:r>
            <w:t>Versio  4.</w:t>
          </w:r>
          <w:r w:rsidR="00FB48AE">
            <w:t>3_RC1</w:t>
          </w:r>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5-04-02T00:00:00Z">
            <w:dateFormat w:val="d.M.yyyy"/>
            <w:lid w:val="fi-FI"/>
            <w:storeMappedDataAs w:val="dateTime"/>
            <w:calendar w:val="gregorian"/>
          </w:date>
        </w:sdtPr>
        <w:sdtEndPr/>
        <w:sdtContent>
          <w:tc>
            <w:tcPr>
              <w:tcW w:w="2575" w:type="dxa"/>
              <w:gridSpan w:val="2"/>
            </w:tcPr>
            <w:p w14:paraId="1310CA3B" w14:textId="67A93F7E" w:rsidR="007653AB" w:rsidRDefault="00D26CB9" w:rsidP="00CD4AD2">
              <w:pPr>
                <w:pStyle w:val="Yltunniste"/>
              </w:pPr>
              <w:r>
                <w:t>2.4.2025</w:t>
              </w:r>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6"/>
  <w:proofState w:spelling="clean"/>
  <w:attachedTemplate r:id="rId1"/>
  <w:defaultTabStop w:val="1304"/>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808B5"/>
    <w:rsid w:val="00082D76"/>
    <w:rsid w:val="00083DE9"/>
    <w:rsid w:val="0008431E"/>
    <w:rsid w:val="00087769"/>
    <w:rsid w:val="00090677"/>
    <w:rsid w:val="0009205B"/>
    <w:rsid w:val="00094515"/>
    <w:rsid w:val="0009670C"/>
    <w:rsid w:val="000A206A"/>
    <w:rsid w:val="000A291D"/>
    <w:rsid w:val="000B3D8B"/>
    <w:rsid w:val="000B51D9"/>
    <w:rsid w:val="000B7829"/>
    <w:rsid w:val="000C1ED6"/>
    <w:rsid w:val="000C317B"/>
    <w:rsid w:val="000C4098"/>
    <w:rsid w:val="000C5BDB"/>
    <w:rsid w:val="000D0D7B"/>
    <w:rsid w:val="000D5A1F"/>
    <w:rsid w:val="000E2410"/>
    <w:rsid w:val="000E7D4E"/>
    <w:rsid w:val="000F3833"/>
    <w:rsid w:val="000F6A78"/>
    <w:rsid w:val="000F719D"/>
    <w:rsid w:val="00100A64"/>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24D2"/>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5A2B"/>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4B13"/>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4594"/>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36F0"/>
    <w:rsid w:val="00493828"/>
    <w:rsid w:val="00494D25"/>
    <w:rsid w:val="0049700C"/>
    <w:rsid w:val="004972ED"/>
    <w:rsid w:val="00497A47"/>
    <w:rsid w:val="004A1C43"/>
    <w:rsid w:val="004A4E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2EDF"/>
    <w:rsid w:val="004F321C"/>
    <w:rsid w:val="004F42DF"/>
    <w:rsid w:val="00500A1B"/>
    <w:rsid w:val="00502552"/>
    <w:rsid w:val="005031DD"/>
    <w:rsid w:val="0050388F"/>
    <w:rsid w:val="00504AEC"/>
    <w:rsid w:val="00505217"/>
    <w:rsid w:val="00505F2F"/>
    <w:rsid w:val="00510878"/>
    <w:rsid w:val="00510DCA"/>
    <w:rsid w:val="005131C3"/>
    <w:rsid w:val="00513D9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5FB9"/>
    <w:rsid w:val="0057774B"/>
    <w:rsid w:val="005808B0"/>
    <w:rsid w:val="00581F92"/>
    <w:rsid w:val="00582305"/>
    <w:rsid w:val="00583000"/>
    <w:rsid w:val="00585FB8"/>
    <w:rsid w:val="0059322D"/>
    <w:rsid w:val="00595364"/>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518"/>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D7AAD"/>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5F04"/>
    <w:rsid w:val="008E6F6B"/>
    <w:rsid w:val="008E7EFF"/>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C32"/>
    <w:rsid w:val="00931715"/>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5E25"/>
    <w:rsid w:val="00A66440"/>
    <w:rsid w:val="00A71348"/>
    <w:rsid w:val="00A743EA"/>
    <w:rsid w:val="00A83AF5"/>
    <w:rsid w:val="00A842C1"/>
    <w:rsid w:val="00A86DC7"/>
    <w:rsid w:val="00A91134"/>
    <w:rsid w:val="00A95D34"/>
    <w:rsid w:val="00A96592"/>
    <w:rsid w:val="00AA1617"/>
    <w:rsid w:val="00AA379E"/>
    <w:rsid w:val="00AA3B10"/>
    <w:rsid w:val="00AA3B58"/>
    <w:rsid w:val="00AA4D23"/>
    <w:rsid w:val="00AA5F3C"/>
    <w:rsid w:val="00AA6D43"/>
    <w:rsid w:val="00AB0763"/>
    <w:rsid w:val="00AB0C8C"/>
    <w:rsid w:val="00AB1455"/>
    <w:rsid w:val="00AB2550"/>
    <w:rsid w:val="00AB433D"/>
    <w:rsid w:val="00AB5B43"/>
    <w:rsid w:val="00AB65AB"/>
    <w:rsid w:val="00AB7E19"/>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0020"/>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E35"/>
    <w:rsid w:val="00BB528D"/>
    <w:rsid w:val="00BC1B9C"/>
    <w:rsid w:val="00BC3109"/>
    <w:rsid w:val="00BE04A8"/>
    <w:rsid w:val="00BE4B8C"/>
    <w:rsid w:val="00BE578B"/>
    <w:rsid w:val="00BE68B0"/>
    <w:rsid w:val="00BE77D4"/>
    <w:rsid w:val="00BF00D0"/>
    <w:rsid w:val="00BF0ECC"/>
    <w:rsid w:val="00BF1AB0"/>
    <w:rsid w:val="00BF44F3"/>
    <w:rsid w:val="00C00827"/>
    <w:rsid w:val="00C10A60"/>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CF7049"/>
    <w:rsid w:val="00D055CA"/>
    <w:rsid w:val="00D07092"/>
    <w:rsid w:val="00D10F70"/>
    <w:rsid w:val="00D11F83"/>
    <w:rsid w:val="00D125C2"/>
    <w:rsid w:val="00D134C2"/>
    <w:rsid w:val="00D164A0"/>
    <w:rsid w:val="00D179CE"/>
    <w:rsid w:val="00D200E6"/>
    <w:rsid w:val="00D232ED"/>
    <w:rsid w:val="00D263EC"/>
    <w:rsid w:val="00D26CB9"/>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6CE"/>
    <w:rsid w:val="00D70986"/>
    <w:rsid w:val="00D72A2E"/>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4EA9"/>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24CA"/>
    <w:rsid w:val="00FA2DD6"/>
    <w:rsid w:val="00FA6FEB"/>
    <w:rsid w:val="00FB00F1"/>
    <w:rsid w:val="00FB0204"/>
    <w:rsid w:val="00FB17E2"/>
    <w:rsid w:val="00FB48AE"/>
    <w:rsid w:val="00FB7620"/>
    <w:rsid w:val="00FB7F43"/>
    <w:rsid w:val="00FC14E8"/>
    <w:rsid w:val="00FC4616"/>
    <w:rsid w:val="00FC517C"/>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anta@kanta.fi"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png"/><Relationship Id="rId42" Type="http://schemas.openxmlformats.org/officeDocument/2006/relationships/image" Target="media/image22.png"/><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file:///C:/Documents%20and%20Settings/msuhonen.UEFAD/Documents/fujiT4220/uusikone/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openxmlformats.org/officeDocument/2006/relationships/hyperlink" Target="file://srvwfs02/../CD2/CD25html/normative%202006/normative%202006/infrastructure/datatypes/datatypes.htm"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6.png"/><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5.png"/><Relationship Id="rId43" Type="http://schemas.openxmlformats.org/officeDocument/2006/relationships/fontTable" Target="fontTab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4.xml"/><Relationship Id="rId25" Type="http://schemas.openxmlformats.org/officeDocument/2006/relationships/image" Target="media/image10.png"/><Relationship Id="rId33" Type="http://schemas.openxmlformats.org/officeDocument/2006/relationships/image" Target="media/image13.png"/><Relationship Id="rId38" Type="http://schemas.openxmlformats.org/officeDocument/2006/relationships/image" Target="media/image18.png"/><Relationship Id="rId20" Type="http://schemas.openxmlformats.org/officeDocument/2006/relationships/image" Target="media/image5.png"/><Relationship Id="rId4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0050D"/>
    <w:rsid w:val="002103A2"/>
    <w:rsid w:val="002725C7"/>
    <w:rsid w:val="002B2BE6"/>
    <w:rsid w:val="003C7510"/>
    <w:rsid w:val="003F0E8B"/>
    <w:rsid w:val="0047168B"/>
    <w:rsid w:val="004B54B6"/>
    <w:rsid w:val="004E24B3"/>
    <w:rsid w:val="004F2F90"/>
    <w:rsid w:val="005026C8"/>
    <w:rsid w:val="00592456"/>
    <w:rsid w:val="006451D8"/>
    <w:rsid w:val="00685472"/>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B569A"/>
    <w:rsid w:val="009C57C0"/>
    <w:rsid w:val="00A03E22"/>
    <w:rsid w:val="00A828F8"/>
    <w:rsid w:val="00A9504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2025-04-02T00:00:00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81d16a75843b10ba482cf732794ac13f">
  <xsd:schema xmlns:xsd="http://www.w3.org/2001/XMLSchema" xmlns:xs="http://www.w3.org/2001/XMLSchema" xmlns:p="http://schemas.microsoft.com/office/2006/metadata/properties" xmlns:ns2="28d5f0a3-ab75-4f37-b21c-c5486e890318" targetNamespace="http://schemas.microsoft.com/office/2006/metadata/properties" ma:root="true" ma:fieldsID="470ab8baa28129a53f9953900422171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2025-03-26T22:00:00+00:00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03/2025 julkaisu. Julkaisupäivä on 2.4.2025. Poistettu metatieto totalRetentionPeriodClass.</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60119C9-83B3-4856-953F-3CDF5475B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http://schemas.microsoft.com/office/infopath/2007/PartnerControls"/>
    <ds:schemaRef ds:uri="http://purl.org/dc/terms/"/>
    <ds:schemaRef ds:uri="http://purl.org/dc/elements/1.1/"/>
    <ds:schemaRef ds:uri="http://purl.org/dc/dcmitype/"/>
    <ds:schemaRef ds:uri="http://www.w3.org/XML/1998/namespace"/>
    <ds:schemaRef ds:uri="http://schemas.microsoft.com/office/2006/documentManagement/types"/>
    <ds:schemaRef ds:uri="http://schemas.microsoft.com/office/2006/metadata/properties"/>
    <ds:schemaRef ds:uri="http://schemas.openxmlformats.org/package/2006/metadata/core-properties"/>
    <ds:schemaRef ds:uri="28d5f0a3-ab75-4f37-b21c-c5486e890318"/>
  </ds:schemaRefs>
</ds:datastoreItem>
</file>

<file path=customXml/itemProps6.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0</TotalTime>
  <Pages>6</Pages>
  <Words>23061</Words>
  <Characters>186799</Characters>
  <Application>Microsoft Office Word</Application>
  <DocSecurity>0</DocSecurity>
  <Lines>1556</Lines>
  <Paragraphs>418</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4.3_RC1</vt:lpstr>
      <vt:lpstr/>
    </vt:vector>
  </TitlesOfParts>
  <Company>Kela</Company>
  <LinksUpToDate>false</LinksUpToDate>
  <CharactersWithSpaces>209442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4.3_RC1</dc:title>
  <dc:subject/>
  <dc:creator>katja.s.korhonen@kela.fi</dc:creator>
  <cp:keywords>Sosiaalihuollon asiakastiedon arkisto; Viestinvälitys</cp:keywords>
  <cp:lastModifiedBy>Virtanen Katri</cp:lastModifiedBy>
  <cp:revision>2</cp:revision>
  <dcterms:created xsi:type="dcterms:W3CDTF">2025-04-01T05:41:00Z</dcterms:created>
  <dcterms:modified xsi:type="dcterms:W3CDTF">2025-04-01T05:41:00Z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